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262E1" w14:textId="1744736D" w:rsidR="00E61C5C" w:rsidRPr="007B72A9" w:rsidRDefault="000028D5" w:rsidP="000028D5">
      <w:pPr>
        <w:pStyle w:val="Heading1"/>
      </w:pPr>
      <w:bookmarkStart w:id="0" w:name="_Toc66176862"/>
      <w:bookmarkStart w:id="1" w:name="_Toc66176888"/>
      <w:bookmarkStart w:id="2" w:name="_Toc66179021"/>
      <w:r>
        <w:t>release notes</w:t>
      </w:r>
      <w:bookmarkEnd w:id="0"/>
      <w:bookmarkEnd w:id="1"/>
      <w:bookmarkEnd w:id="2"/>
    </w:p>
    <w:p w14:paraId="53481D31" w14:textId="46C8FE68" w:rsidR="00554C23" w:rsidRPr="00B14B1D" w:rsidRDefault="00F1516B" w:rsidP="000028D5">
      <w:pPr>
        <w:pStyle w:val="Heading2"/>
      </w:pPr>
      <w:r>
        <w:t>Hotel R</w:t>
      </w:r>
      <w:r w:rsidR="008376E8">
        <w:t>eservation</w:t>
      </w:r>
      <w:r w:rsidR="00097249">
        <w:t xml:space="preserve"> by </w:t>
      </w:r>
      <w:r w:rsidR="00972594">
        <w:t>Booking Code</w:t>
      </w:r>
    </w:p>
    <w:p w14:paraId="3314425C" w14:textId="2B428E34" w:rsidR="000028D5" w:rsidRDefault="000028D5" w:rsidP="000028D5"/>
    <w:tbl>
      <w:tblPr>
        <w:tblStyle w:val="GridTable6Colorful-Accent3"/>
        <w:tblW w:w="0" w:type="auto"/>
        <w:tblLook w:val="04A0" w:firstRow="1" w:lastRow="0" w:firstColumn="1" w:lastColumn="0" w:noHBand="0" w:noVBand="1"/>
      </w:tblPr>
      <w:tblGrid>
        <w:gridCol w:w="4315"/>
        <w:gridCol w:w="6441"/>
      </w:tblGrid>
      <w:tr w:rsidR="000028D5" w14:paraId="45840125" w14:textId="77777777" w:rsidTr="00932B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41104231" w14:textId="0135B67C" w:rsidR="000028D5" w:rsidRDefault="000028D5" w:rsidP="000028D5">
            <w:r>
              <w:t>Release Number</w:t>
            </w:r>
          </w:p>
        </w:tc>
        <w:tc>
          <w:tcPr>
            <w:tcW w:w="6441" w:type="dxa"/>
          </w:tcPr>
          <w:p w14:paraId="27C82D71" w14:textId="20634031" w:rsidR="000028D5" w:rsidRDefault="00A21C98" w:rsidP="000028D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Model X, v11</w:t>
            </w:r>
          </w:p>
        </w:tc>
      </w:tr>
      <w:tr w:rsidR="000028D5" w14:paraId="69E31C71" w14:textId="77777777" w:rsidTr="00932B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742CD203" w14:textId="37C2674A" w:rsidR="000028D5" w:rsidRDefault="000028D5" w:rsidP="000028D5">
            <w:r>
              <w:t>Last Updated Date</w:t>
            </w:r>
          </w:p>
        </w:tc>
        <w:tc>
          <w:tcPr>
            <w:tcW w:w="6441" w:type="dxa"/>
          </w:tcPr>
          <w:p w14:paraId="7681BAAB" w14:textId="0D14B5D3" w:rsidR="000028D5" w:rsidRDefault="00A21C98" w:rsidP="000028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 19, 2022</w:t>
            </w:r>
          </w:p>
        </w:tc>
      </w:tr>
      <w:tr w:rsidR="000028D5" w14:paraId="7091FDE7" w14:textId="77777777" w:rsidTr="00932B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48C711A9" w14:textId="71B231D0" w:rsidR="000028D5" w:rsidRDefault="004C71F3" w:rsidP="000028D5">
            <w:r>
              <w:rPr>
                <w:color w:val="FF5E6F" w:themeColor="accent1"/>
              </w:rPr>
              <w:t xml:space="preserve">Release Notes </w:t>
            </w:r>
            <w:r w:rsidR="000028D5" w:rsidRPr="000028D5">
              <w:rPr>
                <w:color w:val="FF5E6F" w:themeColor="accent1"/>
              </w:rPr>
              <w:t>Change History</w:t>
            </w:r>
            <w:r w:rsidR="000028D5" w:rsidRPr="000028D5">
              <w:rPr>
                <w:b w:val="0"/>
                <w:bCs w:val="0"/>
                <w:color w:val="FF5E6F" w:themeColor="accent1"/>
              </w:rPr>
              <w:t xml:space="preserve"> </w:t>
            </w:r>
            <w:r w:rsidR="000028D5" w:rsidRPr="000028D5">
              <w:rPr>
                <w:b w:val="0"/>
                <w:bCs w:val="0"/>
              </w:rPr>
              <w:t>(not</w:t>
            </w:r>
            <w:r w:rsidR="0056171F">
              <w:rPr>
                <w:b w:val="0"/>
                <w:bCs w:val="0"/>
              </w:rPr>
              <w:t>e</w:t>
            </w:r>
            <w:r w:rsidR="000028D5" w:rsidRPr="000028D5">
              <w:rPr>
                <w:b w:val="0"/>
                <w:bCs w:val="0"/>
              </w:rPr>
              <w:t xml:space="preserve"> what was added</w:t>
            </w:r>
            <w:r w:rsidR="0056171F">
              <w:rPr>
                <w:b w:val="0"/>
                <w:bCs w:val="0"/>
              </w:rPr>
              <w:t>/</w:t>
            </w:r>
            <w:r w:rsidR="000028D5" w:rsidRPr="000028D5">
              <w:rPr>
                <w:b w:val="0"/>
                <w:bCs w:val="0"/>
              </w:rPr>
              <w:t>modified/removed in an update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6441" w:type="dxa"/>
          </w:tcPr>
          <w:p w14:paraId="69258372" w14:textId="77777777" w:rsidR="000028D5" w:rsidRDefault="00682035" w:rsidP="000028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ReservationDetail</w:t>
            </w:r>
            <w:proofErr w:type="spellEnd"/>
            <w:r>
              <w:t xml:space="preserve"> replaces </w:t>
            </w:r>
            <w:proofErr w:type="spellStart"/>
            <w:r>
              <w:t>ReservationBackOffice</w:t>
            </w:r>
            <w:proofErr w:type="spellEnd"/>
            <w:r w:rsidR="006B1053">
              <w:t>.</w:t>
            </w:r>
          </w:p>
          <w:p w14:paraId="745BCE17" w14:textId="62774A68" w:rsidR="006B1053" w:rsidRDefault="00ED0A9B" w:rsidP="000028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Added Authority Field</w:t>
            </w:r>
            <w:r w:rsidR="002C10B3">
              <w:t xml:space="preserve"> in request/response.</w:t>
            </w:r>
          </w:p>
          <w:p w14:paraId="495CD776" w14:textId="77777777" w:rsidR="002C10B3" w:rsidRDefault="002C10B3" w:rsidP="002C10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Changed </w:t>
            </w:r>
            <w:proofErr w:type="spellStart"/>
            <w:r>
              <w:t>currencyCode</w:t>
            </w:r>
            <w:proofErr w:type="spellEnd"/>
            <w:r>
              <w:t xml:space="preserve"> to </w:t>
            </w:r>
            <w:proofErr w:type="spellStart"/>
            <w:r>
              <w:t>CurrencyCode</w:t>
            </w:r>
            <w:proofErr w:type="spellEnd"/>
            <w:r>
              <w:t>, plus new formats.</w:t>
            </w:r>
          </w:p>
          <w:p w14:paraId="09C2A3DC" w14:textId="77777777" w:rsidR="002C10B3" w:rsidRDefault="002C10B3" w:rsidP="002C10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 amount values are no longer enclosed with quotation marks.</w:t>
            </w:r>
          </w:p>
          <w:p w14:paraId="156E73CA" w14:textId="77777777" w:rsidR="002C10B3" w:rsidRDefault="002C10B3" w:rsidP="000028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7FD6ED7" w14:textId="22460C8A" w:rsidR="00ED0A9B" w:rsidRDefault="00ED0A9B" w:rsidP="000028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AD99A69" w14:textId="4E3BFF98" w:rsidR="00392BAB" w:rsidRDefault="00392BAB" w:rsidP="00D14783"/>
    <w:tbl>
      <w:tblPr>
        <w:tblStyle w:val="TableGridLight"/>
        <w:tblW w:w="10350" w:type="dxa"/>
        <w:tblLook w:val="04A0" w:firstRow="1" w:lastRow="0" w:firstColumn="1" w:lastColumn="0" w:noHBand="0" w:noVBand="1"/>
      </w:tblPr>
      <w:tblGrid>
        <w:gridCol w:w="2429"/>
        <w:gridCol w:w="1320"/>
        <w:gridCol w:w="659"/>
        <w:gridCol w:w="1978"/>
        <w:gridCol w:w="1325"/>
        <w:gridCol w:w="655"/>
        <w:gridCol w:w="1984"/>
      </w:tblGrid>
      <w:tr w:rsidR="0056171F" w:rsidRPr="00B927AB" w14:paraId="0D28DB7E" w14:textId="77777777" w:rsidTr="009E71A0">
        <w:trPr>
          <w:cantSplit/>
        </w:trPr>
        <w:tc>
          <w:tcPr>
            <w:tcW w:w="10350" w:type="dxa"/>
            <w:gridSpan w:val="7"/>
            <w:shd w:val="clear" w:color="auto" w:fill="F2F2F2" w:themeFill="background1" w:themeFillShade="F2"/>
          </w:tcPr>
          <w:p w14:paraId="11C9FE2E" w14:textId="77777777" w:rsidR="0056171F" w:rsidRPr="00D420A8" w:rsidRDefault="0056171F" w:rsidP="0056171F">
            <w:pPr>
              <w:rPr>
                <w:rStyle w:val="sbrace"/>
                <w:rFonts w:ascii="Arial Black" w:hAnsi="Arial Black" w:cs="Arial"/>
                <w:b/>
              </w:rPr>
            </w:pPr>
            <w:r>
              <w:rPr>
                <w:rStyle w:val="sbrace"/>
                <w:rFonts w:ascii="Arial Black" w:hAnsi="Arial Black" w:cs="Arial"/>
                <w:b/>
              </w:rPr>
              <w:t>S</w:t>
            </w:r>
            <w:r>
              <w:rPr>
                <w:rStyle w:val="sbrace"/>
                <w:rFonts w:ascii="Arial Black" w:hAnsi="Arial Black"/>
                <w:b/>
              </w:rPr>
              <w:t>ummary</w:t>
            </w:r>
          </w:p>
        </w:tc>
      </w:tr>
      <w:tr w:rsidR="0056171F" w:rsidRPr="00B927AB" w14:paraId="0CA90594" w14:textId="77777777" w:rsidTr="009E71A0">
        <w:trPr>
          <w:cantSplit/>
          <w:trHeight w:val="458"/>
        </w:trPr>
        <w:tc>
          <w:tcPr>
            <w:tcW w:w="2429" w:type="dxa"/>
            <w:vMerge w:val="restart"/>
          </w:tcPr>
          <w:p w14:paraId="73792DC3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Type of change:</w:t>
            </w:r>
          </w:p>
        </w:tc>
        <w:tc>
          <w:tcPr>
            <w:tcW w:w="1979" w:type="dxa"/>
            <w:gridSpan w:val="2"/>
            <w:shd w:val="clear" w:color="auto" w:fill="F2F2F2" w:themeFill="background1" w:themeFillShade="F2"/>
          </w:tcPr>
          <w:p w14:paraId="0ADD8C80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New feature:</w:t>
            </w:r>
          </w:p>
        </w:tc>
        <w:tc>
          <w:tcPr>
            <w:tcW w:w="1978" w:type="dxa"/>
          </w:tcPr>
          <w:p w14:paraId="7063CB4F" w14:textId="517ED872" w:rsidR="0056171F" w:rsidRPr="00E858F4" w:rsidRDefault="00AB46AF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</w:tcPr>
          <w:p w14:paraId="3F7B9A79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Defect fix:</w:t>
            </w:r>
          </w:p>
        </w:tc>
        <w:tc>
          <w:tcPr>
            <w:tcW w:w="1984" w:type="dxa"/>
          </w:tcPr>
          <w:p w14:paraId="03E1E8B4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1F" w:rsidRPr="00B927AB" w14:paraId="05B0B460" w14:textId="77777777" w:rsidTr="009E71A0">
        <w:trPr>
          <w:cantSplit/>
          <w:trHeight w:val="300"/>
        </w:trPr>
        <w:tc>
          <w:tcPr>
            <w:tcW w:w="2429" w:type="dxa"/>
            <w:vMerge/>
          </w:tcPr>
          <w:p w14:paraId="4B47BD7B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9" w:type="dxa"/>
            <w:gridSpan w:val="2"/>
            <w:shd w:val="clear" w:color="auto" w:fill="F2F2F2" w:themeFill="background1" w:themeFillShade="F2"/>
          </w:tcPr>
          <w:p w14:paraId="1A3CF2CD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Model upgrade:</w:t>
            </w:r>
          </w:p>
        </w:tc>
        <w:tc>
          <w:tcPr>
            <w:tcW w:w="1978" w:type="dxa"/>
          </w:tcPr>
          <w:p w14:paraId="2F3B5128" w14:textId="0A427A83" w:rsidR="0056171F" w:rsidRPr="00E858F4" w:rsidRDefault="00AB46AF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</w:tcPr>
          <w:p w14:paraId="11A5253B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Enabler / Other:</w:t>
            </w:r>
          </w:p>
        </w:tc>
        <w:tc>
          <w:tcPr>
            <w:tcW w:w="1984" w:type="dxa"/>
          </w:tcPr>
          <w:p w14:paraId="0791F6AB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8CB" w:rsidRPr="00B927AB" w14:paraId="0482D318" w14:textId="77777777" w:rsidTr="009E71A0">
        <w:trPr>
          <w:cantSplit/>
        </w:trPr>
        <w:tc>
          <w:tcPr>
            <w:tcW w:w="2429" w:type="dxa"/>
          </w:tcPr>
          <w:p w14:paraId="67046777" w14:textId="77777777" w:rsidR="00D318CB" w:rsidRPr="00E858F4" w:rsidRDefault="00D318CB" w:rsidP="00D318CB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Detailed description of feature or change:</w:t>
            </w:r>
          </w:p>
        </w:tc>
        <w:tc>
          <w:tcPr>
            <w:tcW w:w="7921" w:type="dxa"/>
            <w:gridSpan w:val="6"/>
          </w:tcPr>
          <w:p w14:paraId="7997C924" w14:textId="09670BB6" w:rsidR="00D318CB" w:rsidRDefault="00D318CB" w:rsidP="00D318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Upgrade message to Model X,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11.  Create fields to request book of hotel segments from the specific source (aggregator:  Travelport, Expedia, Booking.com) from which the rate was returned in the availability response.</w:t>
            </w:r>
          </w:p>
          <w:p w14:paraId="2F0240F5" w14:textId="4F0C7512" w:rsidR="00D318CB" w:rsidRPr="00E858F4" w:rsidRDefault="00D318CB" w:rsidP="00D318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Normalized field responses from Travelport, Expedia, and Booking.com.</w:t>
            </w:r>
          </w:p>
        </w:tc>
      </w:tr>
      <w:tr w:rsidR="00D318CB" w:rsidRPr="00B927AB" w14:paraId="33EE4FC7" w14:textId="77777777" w:rsidTr="009E71A0">
        <w:trPr>
          <w:cantSplit/>
        </w:trPr>
        <w:tc>
          <w:tcPr>
            <w:tcW w:w="10350" w:type="dxa"/>
            <w:gridSpan w:val="7"/>
            <w:shd w:val="clear" w:color="auto" w:fill="F2F2F2" w:themeFill="background1" w:themeFillShade="F2"/>
          </w:tcPr>
          <w:p w14:paraId="1E68C22F" w14:textId="77777777" w:rsidR="00D318CB" w:rsidRPr="003770F4" w:rsidRDefault="00D318CB" w:rsidP="00D318CB">
            <w:pPr>
              <w:rPr>
                <w:rStyle w:val="sbrace"/>
                <w:rFonts w:ascii="Arial Black" w:hAnsi="Arial Black" w:cs="Arial"/>
                <w:b/>
                <w:bCs/>
              </w:rPr>
            </w:pPr>
            <w:r w:rsidRPr="003770F4">
              <w:rPr>
                <w:rFonts w:ascii="Arial Black" w:hAnsi="Arial Black" w:cs="Arial"/>
                <w:b/>
                <w:bCs/>
              </w:rPr>
              <w:t>Objects/Attributes</w:t>
            </w:r>
          </w:p>
        </w:tc>
      </w:tr>
      <w:tr w:rsidR="00D318CB" w:rsidRPr="00B927AB" w14:paraId="70F7A1D3" w14:textId="77777777" w:rsidTr="009E71A0">
        <w:trPr>
          <w:cantSplit/>
          <w:trHeight w:val="300"/>
        </w:trPr>
        <w:tc>
          <w:tcPr>
            <w:tcW w:w="2429" w:type="dxa"/>
          </w:tcPr>
          <w:p w14:paraId="587762CD" w14:textId="77777777" w:rsidR="00D318CB" w:rsidRPr="00E858F4" w:rsidRDefault="00D318CB" w:rsidP="00D318CB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 xml:space="preserve">Changes to: </w:t>
            </w:r>
            <w:r w:rsidRPr="0017002A">
              <w:rPr>
                <w:rFonts w:ascii="Arial" w:hAnsi="Arial" w:cs="Arial"/>
                <w:sz w:val="18"/>
                <w:szCs w:val="18"/>
              </w:rPr>
              <w:t>(yes / no)</w:t>
            </w:r>
          </w:p>
        </w:tc>
        <w:tc>
          <w:tcPr>
            <w:tcW w:w="1320" w:type="dxa"/>
            <w:shd w:val="clear" w:color="auto" w:fill="F2F2F2" w:themeFill="background1" w:themeFillShade="F2"/>
          </w:tcPr>
          <w:p w14:paraId="771646AF" w14:textId="77777777" w:rsidR="00D318CB" w:rsidRPr="00E858F4" w:rsidRDefault="00D318CB" w:rsidP="00D318CB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Request:</w:t>
            </w:r>
          </w:p>
        </w:tc>
        <w:tc>
          <w:tcPr>
            <w:tcW w:w="2637" w:type="dxa"/>
            <w:gridSpan w:val="2"/>
          </w:tcPr>
          <w:p w14:paraId="2CA29D37" w14:textId="3087198F" w:rsidR="00D318CB" w:rsidRPr="00E858F4" w:rsidRDefault="00D318CB" w:rsidP="00D318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1325" w:type="dxa"/>
            <w:shd w:val="clear" w:color="auto" w:fill="F2F2F2" w:themeFill="background1" w:themeFillShade="F2"/>
          </w:tcPr>
          <w:p w14:paraId="75760159" w14:textId="77777777" w:rsidR="00D318CB" w:rsidRPr="00E858F4" w:rsidRDefault="00D318CB" w:rsidP="00D318CB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Response:</w:t>
            </w:r>
          </w:p>
        </w:tc>
        <w:tc>
          <w:tcPr>
            <w:tcW w:w="2639" w:type="dxa"/>
            <w:gridSpan w:val="2"/>
          </w:tcPr>
          <w:p w14:paraId="4B1EA047" w14:textId="4B1B0294" w:rsidR="00D318CB" w:rsidRPr="00E858F4" w:rsidRDefault="00D318CB" w:rsidP="00D318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</w:t>
            </w:r>
          </w:p>
        </w:tc>
      </w:tr>
      <w:tr w:rsidR="00D318CB" w:rsidRPr="00B927AB" w14:paraId="6D6F1F25" w14:textId="77777777" w:rsidTr="009E71A0">
        <w:trPr>
          <w:cantSplit/>
        </w:trPr>
        <w:tc>
          <w:tcPr>
            <w:tcW w:w="2429" w:type="dxa"/>
          </w:tcPr>
          <w:p w14:paraId="67081A47" w14:textId="77777777" w:rsidR="00D318CB" w:rsidRPr="00DB68B0" w:rsidRDefault="00D318CB" w:rsidP="00D318CB">
            <w:pPr>
              <w:rPr>
                <w:rFonts w:ascii="Arial" w:hAnsi="Arial" w:cs="Arial"/>
                <w:b/>
                <w:bCs/>
                <w:color w:val="FF5E6F" w:themeColor="accent1"/>
                <w:sz w:val="20"/>
                <w:szCs w:val="20"/>
              </w:rPr>
            </w:pPr>
            <w:r w:rsidRPr="00DB68B0">
              <w:rPr>
                <w:rFonts w:ascii="Arial" w:hAnsi="Arial" w:cs="Arial"/>
                <w:b/>
                <w:bCs/>
                <w:color w:val="FF5E6F" w:themeColor="accent1"/>
                <w:sz w:val="20"/>
                <w:szCs w:val="20"/>
              </w:rPr>
              <w:lastRenderedPageBreak/>
              <w:t xml:space="preserve">List all new or updated objects and attributes. </w:t>
            </w:r>
          </w:p>
          <w:p w14:paraId="3CE51519" w14:textId="77777777" w:rsidR="00D318CB" w:rsidRPr="00E858F4" w:rsidRDefault="00D318CB" w:rsidP="00D318CB">
            <w:pPr>
              <w:rPr>
                <w:rFonts w:ascii="Arial" w:hAnsi="Arial" w:cs="Arial"/>
                <w:sz w:val="18"/>
                <w:szCs w:val="18"/>
              </w:rPr>
            </w:pPr>
            <w:r w:rsidRPr="00E858F4">
              <w:rPr>
                <w:rFonts w:ascii="Arial" w:hAnsi="Arial" w:cs="Arial"/>
                <w:sz w:val="18"/>
                <w:szCs w:val="18"/>
              </w:rPr>
              <w:t xml:space="preserve">Note supported formats and values, min/max length, </w:t>
            </w:r>
            <w:r>
              <w:rPr>
                <w:rFonts w:ascii="Arial" w:hAnsi="Arial" w:cs="Arial"/>
                <w:sz w:val="18"/>
                <w:szCs w:val="18"/>
              </w:rPr>
              <w:t>required/optional</w:t>
            </w:r>
            <w:r w:rsidRPr="00E858F4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921" w:type="dxa"/>
            <w:gridSpan w:val="6"/>
          </w:tcPr>
          <w:p w14:paraId="3B672ADC" w14:textId="5F0AA786" w:rsidR="00D318CB" w:rsidRDefault="00D318CB" w:rsidP="00D318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Request</w:t>
            </w:r>
            <w:r w:rsidR="00D91479">
              <w:rPr>
                <w:rFonts w:ascii="Arial" w:hAnsi="Arial" w:cs="Arial"/>
                <w:sz w:val="20"/>
                <w:szCs w:val="20"/>
              </w:rPr>
              <w:t xml:space="preserve"> Changes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6C99938" w14:textId="26C2DD0D" w:rsidR="00C232CD" w:rsidRDefault="00C232CD" w:rsidP="00D318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New starting header, authority field.</w:t>
            </w:r>
          </w:p>
          <w:p w14:paraId="0249BB4F" w14:textId="77777777" w:rsidR="00D75CFC" w:rsidRDefault="00D75CFC" w:rsidP="00D75CFC">
            <w:r>
              <w:t>"</w:t>
            </w:r>
            <w:proofErr w:type="spellStart"/>
            <w:r>
              <w:t>ReservationDetail</w:t>
            </w:r>
            <w:proofErr w:type="spellEnd"/>
            <w:r>
              <w:t>": {</w:t>
            </w:r>
          </w:p>
          <w:p w14:paraId="61A38503" w14:textId="77777777" w:rsidR="00D75CFC" w:rsidRDefault="00D75CFC" w:rsidP="00D75CFC">
            <w:r>
              <w:tab/>
            </w:r>
            <w:r>
              <w:tab/>
              <w:t>"Offer": [</w:t>
            </w:r>
          </w:p>
          <w:p w14:paraId="5932B096" w14:textId="77777777" w:rsidR="00D75CFC" w:rsidRDefault="00D75CFC" w:rsidP="00D75CFC">
            <w:r>
              <w:tab/>
            </w:r>
            <w:r>
              <w:tab/>
            </w:r>
            <w:r>
              <w:tab/>
              <w:t>{</w:t>
            </w:r>
          </w:p>
          <w:p w14:paraId="08AD5BF0" w14:textId="77777777" w:rsidR="00D75CFC" w:rsidRDefault="00D75CFC" w:rsidP="00D75CFC">
            <w:r>
              <w:tab/>
            </w:r>
            <w:r>
              <w:tab/>
            </w:r>
            <w:r>
              <w:tab/>
            </w:r>
            <w:r>
              <w:tab/>
              <w:t>"@type": "Offer",</w:t>
            </w:r>
          </w:p>
          <w:p w14:paraId="7DACB9CF" w14:textId="77777777" w:rsidR="00D75CFC" w:rsidRDefault="00D75CFC" w:rsidP="00D75CFC">
            <w:r>
              <w:tab/>
            </w:r>
            <w:r>
              <w:tab/>
            </w:r>
            <w:r>
              <w:tab/>
            </w:r>
            <w:r>
              <w:tab/>
              <w:t>"Identifier": {</w:t>
            </w:r>
          </w:p>
          <w:p w14:paraId="6661402B" w14:textId="77777777" w:rsidR="00D75CFC" w:rsidRDefault="00D75CFC" w:rsidP="00D75CFC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"authority": "BKNG"</w:t>
            </w:r>
          </w:p>
          <w:p w14:paraId="3BE7A922" w14:textId="77777777" w:rsidR="00D75CFC" w:rsidRDefault="00D75CFC" w:rsidP="00D75CFC">
            <w:pPr>
              <w:pBdr>
                <w:bottom w:val="single" w:sz="6" w:space="1" w:color="auto"/>
              </w:pBdr>
            </w:pP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78E10E5E" w14:textId="67E233DA" w:rsidR="00D318CB" w:rsidRDefault="00E95349" w:rsidP="00D318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Price section:</w:t>
            </w:r>
          </w:p>
          <w:p w14:paraId="5A59FE25" w14:textId="77777777" w:rsidR="00E95349" w:rsidRDefault="00E95349" w:rsidP="00E95349">
            <w:r>
              <w:t>"Price": {</w:t>
            </w:r>
          </w:p>
          <w:p w14:paraId="4977C5A8" w14:textId="77777777" w:rsidR="00E95349" w:rsidRDefault="00E95349" w:rsidP="00E95349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</w:t>
            </w:r>
            <w:proofErr w:type="spellStart"/>
            <w:r>
              <w:t>PriceDetail</w:t>
            </w:r>
            <w:proofErr w:type="spellEnd"/>
            <w:r>
              <w:t>",</w:t>
            </w:r>
          </w:p>
          <w:p w14:paraId="12E68D4F" w14:textId="77777777" w:rsidR="00E95349" w:rsidRDefault="00E95349" w:rsidP="00E95349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CurrencyCode</w:t>
            </w:r>
            <w:proofErr w:type="spellEnd"/>
            <w:r>
              <w:t>": {</w:t>
            </w:r>
          </w:p>
          <w:p w14:paraId="31C7C9EB" w14:textId="77777777" w:rsidR="00E95349" w:rsidRDefault="00E95349" w:rsidP="00E95349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"value": "USD"</w:t>
            </w:r>
          </w:p>
          <w:p w14:paraId="589A1B61" w14:textId="77777777" w:rsidR="00E95349" w:rsidRDefault="00E95349" w:rsidP="00E95349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2B193E5E" w14:textId="77777777" w:rsidR="00E95349" w:rsidRDefault="00E95349" w:rsidP="00E95349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TotalPrice</w:t>
            </w:r>
            <w:proofErr w:type="spellEnd"/>
            <w:r>
              <w:t>": 374.12</w:t>
            </w:r>
          </w:p>
          <w:p w14:paraId="027A65BB" w14:textId="77777777" w:rsidR="00E95349" w:rsidRDefault="00E95349" w:rsidP="00E95349"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2C9D78A6" w14:textId="77777777" w:rsidR="00E95349" w:rsidRDefault="00E95349" w:rsidP="00E95349">
            <w:r>
              <w:tab/>
            </w:r>
            <w:r>
              <w:tab/>
            </w:r>
            <w:r>
              <w:tab/>
              <w:t>}</w:t>
            </w:r>
          </w:p>
          <w:p w14:paraId="302A3740" w14:textId="77777777" w:rsidR="00E95349" w:rsidRDefault="00E95349" w:rsidP="00E95349">
            <w:pPr>
              <w:pBdr>
                <w:bottom w:val="single" w:sz="6" w:space="1" w:color="auto"/>
              </w:pBdr>
            </w:pPr>
            <w:r>
              <w:tab/>
            </w:r>
            <w:r>
              <w:tab/>
              <w:t>],</w:t>
            </w:r>
          </w:p>
          <w:p w14:paraId="7AA4F0DE" w14:textId="13142996" w:rsidR="003F0CB0" w:rsidRDefault="00DB7F85" w:rsidP="00D318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Additional information in Form of Payment section:</w:t>
            </w:r>
          </w:p>
          <w:p w14:paraId="2697C50C" w14:textId="77777777" w:rsidR="00DB7F85" w:rsidRDefault="00DB7F85" w:rsidP="00DB7F85">
            <w:r>
              <w:t>"</w:t>
            </w:r>
            <w:proofErr w:type="spellStart"/>
            <w:r>
              <w:t>FormOfPayment</w:t>
            </w:r>
            <w:proofErr w:type="spellEnd"/>
            <w:r>
              <w:t>": [</w:t>
            </w:r>
          </w:p>
          <w:p w14:paraId="276F2FEF" w14:textId="77777777" w:rsidR="00DB7F85" w:rsidRDefault="00DB7F85" w:rsidP="00DB7F85">
            <w:r>
              <w:tab/>
            </w:r>
            <w:r>
              <w:tab/>
            </w:r>
            <w:r>
              <w:tab/>
              <w:t>{</w:t>
            </w:r>
          </w:p>
          <w:p w14:paraId="6F8E9DBE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  <w:t>"@type": "</w:t>
            </w:r>
            <w:proofErr w:type="spellStart"/>
            <w:r>
              <w:t>FormOfPaymentPaymentCard</w:t>
            </w:r>
            <w:proofErr w:type="spellEnd"/>
            <w:r>
              <w:t>",</w:t>
            </w:r>
          </w:p>
          <w:p w14:paraId="4D466B86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PaymentCard</w:t>
            </w:r>
            <w:proofErr w:type="spellEnd"/>
            <w:r>
              <w:t>": {</w:t>
            </w:r>
          </w:p>
          <w:p w14:paraId="2197C3EE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</w:t>
            </w:r>
            <w:proofErr w:type="spellStart"/>
            <w:r>
              <w:t>PaymentCardDetail</w:t>
            </w:r>
            <w:proofErr w:type="spellEnd"/>
            <w:r>
              <w:t>",</w:t>
            </w:r>
          </w:p>
          <w:p w14:paraId="5644498A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expireDate</w:t>
            </w:r>
            <w:proofErr w:type="spellEnd"/>
            <w:r>
              <w:t>": "0825",</w:t>
            </w:r>
          </w:p>
          <w:p w14:paraId="14C6294C" w14:textId="77777777" w:rsidR="00DB7F85" w:rsidRDefault="00DB7F85" w:rsidP="00DB7F85">
            <w:r>
              <w:lastRenderedPageBreak/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CardType</w:t>
            </w:r>
            <w:proofErr w:type="spellEnd"/>
            <w:r>
              <w:t>": "Credit",</w:t>
            </w:r>
          </w:p>
          <w:p w14:paraId="112B0D3F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CardCode</w:t>
            </w:r>
            <w:proofErr w:type="spellEnd"/>
            <w:r>
              <w:t>": "VI",</w:t>
            </w:r>
          </w:p>
          <w:p w14:paraId="3BA7EC0D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CardHolderName</w:t>
            </w:r>
            <w:proofErr w:type="spellEnd"/>
            <w:r>
              <w:t>": "Frank Sinatra",</w:t>
            </w:r>
          </w:p>
          <w:p w14:paraId="3417711C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CardNumber</w:t>
            </w:r>
            <w:proofErr w:type="spellEnd"/>
            <w:r>
              <w:t>": {</w:t>
            </w:r>
          </w:p>
          <w:p w14:paraId="025B1678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</w:t>
            </w:r>
            <w:proofErr w:type="spellStart"/>
            <w:r>
              <w:t>CardNumber</w:t>
            </w:r>
            <w:proofErr w:type="spellEnd"/>
            <w:r>
              <w:t>",</w:t>
            </w:r>
          </w:p>
          <w:p w14:paraId="7B799E28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PlainText</w:t>
            </w:r>
            <w:proofErr w:type="spellEnd"/>
            <w:r>
              <w:t>": "4111111111111111"</w:t>
            </w:r>
          </w:p>
          <w:p w14:paraId="03B556F4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5ED580C4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SeriesCode</w:t>
            </w:r>
            <w:proofErr w:type="spellEnd"/>
            <w:r>
              <w:t>": {</w:t>
            </w:r>
          </w:p>
          <w:p w14:paraId="3FB9CCE6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</w:t>
            </w:r>
            <w:proofErr w:type="spellStart"/>
            <w:r>
              <w:t>SeriesCode</w:t>
            </w:r>
            <w:proofErr w:type="spellEnd"/>
            <w:r>
              <w:t>",</w:t>
            </w:r>
          </w:p>
          <w:p w14:paraId="55F66A65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PlainText</w:t>
            </w:r>
            <w:proofErr w:type="spellEnd"/>
            <w:r>
              <w:t>": "123"</w:t>
            </w:r>
          </w:p>
          <w:p w14:paraId="695C9289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1F6E768D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"Address": {</w:t>
            </w:r>
          </w:p>
          <w:p w14:paraId="6BC6BE76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</w:t>
            </w:r>
            <w:proofErr w:type="spellStart"/>
            <w:r>
              <w:t>AddressDetail</w:t>
            </w:r>
            <w:proofErr w:type="spellEnd"/>
            <w:r>
              <w:t>",</w:t>
            </w:r>
          </w:p>
          <w:p w14:paraId="42859A65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AddressLine</w:t>
            </w:r>
            <w:proofErr w:type="spellEnd"/>
            <w:r>
              <w:t>": [</w:t>
            </w:r>
          </w:p>
          <w:p w14:paraId="1A80F354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"125 Billing Address Street"</w:t>
            </w:r>
          </w:p>
          <w:p w14:paraId="6003A0CD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],</w:t>
            </w:r>
          </w:p>
          <w:p w14:paraId="063CB6A9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"City": "Claremont",</w:t>
            </w:r>
          </w:p>
          <w:p w14:paraId="6238313B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StateProv</w:t>
            </w:r>
            <w:proofErr w:type="spellEnd"/>
            <w:r>
              <w:t>": {</w:t>
            </w:r>
          </w:p>
          <w:p w14:paraId="20C59B59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"value": "CA"</w:t>
            </w:r>
          </w:p>
          <w:p w14:paraId="57E562EC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1610DD6A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"Country": {</w:t>
            </w:r>
          </w:p>
          <w:p w14:paraId="200AF1A5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"value": "US"</w:t>
            </w:r>
          </w:p>
          <w:p w14:paraId="5EE4FB04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117EAB83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PostalCode</w:t>
            </w:r>
            <w:proofErr w:type="spellEnd"/>
            <w:r>
              <w:t>": "91711-3323"</w:t>
            </w:r>
          </w:p>
          <w:p w14:paraId="43867903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18DD3951" w14:textId="77777777" w:rsidR="00DB7F85" w:rsidRDefault="00DB7F85" w:rsidP="00DB7F85">
            <w:r>
              <w:lastRenderedPageBreak/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"Telephone": [</w:t>
            </w:r>
          </w:p>
          <w:p w14:paraId="79EC8801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{</w:t>
            </w:r>
          </w:p>
          <w:p w14:paraId="022A7552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</w:t>
            </w:r>
            <w:proofErr w:type="spellStart"/>
            <w:r>
              <w:t>TelephoneDetail</w:t>
            </w:r>
            <w:proofErr w:type="spellEnd"/>
            <w:r>
              <w:t>",</w:t>
            </w:r>
          </w:p>
          <w:p w14:paraId="31E36E15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countryAccessCode</w:t>
            </w:r>
            <w:proofErr w:type="spellEnd"/>
            <w:r>
              <w:t>": "1",</w:t>
            </w:r>
          </w:p>
          <w:p w14:paraId="7D02E44F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areaCityCode</w:t>
            </w:r>
            <w:proofErr w:type="spellEnd"/>
            <w:r>
              <w:t>": "909",</w:t>
            </w:r>
          </w:p>
          <w:p w14:paraId="72FDA2E2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phoneNumber</w:t>
            </w:r>
            <w:proofErr w:type="spellEnd"/>
            <w:r>
              <w:t>": "1231234"</w:t>
            </w:r>
          </w:p>
          <w:p w14:paraId="075E9F6E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54170505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]</w:t>
            </w:r>
          </w:p>
          <w:p w14:paraId="1228644A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329C2BB2" w14:textId="77777777" w:rsidR="00DB7F85" w:rsidRDefault="00DB7F85" w:rsidP="00DB7F85">
            <w:r>
              <w:tab/>
            </w:r>
            <w:r>
              <w:tab/>
            </w:r>
            <w:r>
              <w:tab/>
              <w:t>}</w:t>
            </w:r>
          </w:p>
          <w:p w14:paraId="2C452A13" w14:textId="77777777" w:rsidR="00DB7F85" w:rsidRDefault="00DB7F85" w:rsidP="00DB7F85">
            <w:pPr>
              <w:pBdr>
                <w:bottom w:val="single" w:sz="6" w:space="1" w:color="auto"/>
              </w:pBdr>
            </w:pPr>
            <w:r>
              <w:tab/>
            </w:r>
            <w:r>
              <w:tab/>
              <w:t>],</w:t>
            </w:r>
          </w:p>
          <w:p w14:paraId="54838AC5" w14:textId="3A3B6343" w:rsidR="00DB7F85" w:rsidRDefault="001C6795" w:rsidP="00D318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Traveler Telephone changes:</w:t>
            </w:r>
          </w:p>
          <w:p w14:paraId="44CF1293" w14:textId="77777777" w:rsidR="001C6795" w:rsidRDefault="001C6795" w:rsidP="001C6795">
            <w:r>
              <w:t>"Telephone": [</w:t>
            </w:r>
          </w:p>
          <w:p w14:paraId="57086924" w14:textId="77777777" w:rsidR="001C6795" w:rsidRDefault="001C6795" w:rsidP="001C679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{</w:t>
            </w:r>
          </w:p>
          <w:p w14:paraId="78B67ED0" w14:textId="77777777" w:rsidR="001C6795" w:rsidRDefault="001C6795" w:rsidP="001C679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</w:t>
            </w:r>
            <w:proofErr w:type="spellStart"/>
            <w:r>
              <w:t>TelephoneDetail</w:t>
            </w:r>
            <w:proofErr w:type="spellEnd"/>
            <w:r>
              <w:t>",</w:t>
            </w:r>
          </w:p>
          <w:p w14:paraId="0C2BF19E" w14:textId="77777777" w:rsidR="001C6795" w:rsidRDefault="001C6795" w:rsidP="001C679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countryAccessCode</w:t>
            </w:r>
            <w:proofErr w:type="spellEnd"/>
            <w:r>
              <w:t>": "91",</w:t>
            </w:r>
          </w:p>
          <w:p w14:paraId="0CE0FE36" w14:textId="77777777" w:rsidR="001C6795" w:rsidRDefault="001C6795" w:rsidP="001C679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phoneNumber</w:t>
            </w:r>
            <w:proofErr w:type="spellEnd"/>
            <w:r>
              <w:t>": "9891766469"</w:t>
            </w:r>
          </w:p>
          <w:p w14:paraId="2E851FDB" w14:textId="77777777" w:rsidR="001C6795" w:rsidRDefault="001C6795" w:rsidP="001C679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4423DDEA" w14:textId="77777777" w:rsidR="001C6795" w:rsidRDefault="001C6795" w:rsidP="001C6795">
            <w:pPr>
              <w:pBdr>
                <w:bottom w:val="single" w:sz="6" w:space="1" w:color="auto"/>
              </w:pBdr>
            </w:pPr>
            <w:r>
              <w:tab/>
            </w:r>
            <w:r>
              <w:tab/>
            </w:r>
            <w:r>
              <w:tab/>
            </w:r>
            <w:r>
              <w:tab/>
              <w:t>],</w:t>
            </w:r>
          </w:p>
          <w:p w14:paraId="231838DD" w14:textId="2E0A3758" w:rsidR="00B6692A" w:rsidRDefault="00EC4F6D" w:rsidP="00D318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Rate Info:</w:t>
            </w:r>
          </w:p>
          <w:p w14:paraId="094F999E" w14:textId="77777777" w:rsidR="00EC4F6D" w:rsidRDefault="00EC4F6D" w:rsidP="00EC4F6D">
            <w:r w:rsidRPr="00284C20">
              <w:t>"</w:t>
            </w:r>
            <w:proofErr w:type="spellStart"/>
            <w:r w:rsidRPr="00284C20">
              <w:t>RateCandidate</w:t>
            </w:r>
            <w:proofErr w:type="spellEnd"/>
            <w:r w:rsidRPr="00284C20">
              <w:t>": [</w:t>
            </w:r>
            <w:r w:rsidRPr="00284C20">
              <w:br/>
              <w:t>{</w:t>
            </w:r>
            <w:r w:rsidRPr="00284C20">
              <w:br/>
              <w:t>"@type": "</w:t>
            </w:r>
            <w:proofErr w:type="spellStart"/>
            <w:r w:rsidRPr="00284C20">
              <w:t>RateCandidateDetail</w:t>
            </w:r>
            <w:proofErr w:type="spellEnd"/>
            <w:r w:rsidRPr="00284C20">
              <w:t>",</w:t>
            </w:r>
            <w:r w:rsidRPr="00284C20">
              <w:br/>
              <w:t>"</w:t>
            </w:r>
            <w:proofErr w:type="spellStart"/>
            <w:r w:rsidRPr="00284C20">
              <w:t>rateCode</w:t>
            </w:r>
            <w:proofErr w:type="spellEnd"/>
            <w:r w:rsidRPr="00284C20">
              <w:t>": "PSF3",</w:t>
            </w:r>
          </w:p>
          <w:p w14:paraId="4DC4FEDD" w14:textId="77777777" w:rsidR="00EC4F6D" w:rsidRDefault="00EC4F6D" w:rsidP="00EC4F6D">
            <w:r>
              <w:t>“rateCategory”:”10”,</w:t>
            </w:r>
          </w:p>
          <w:p w14:paraId="19725488" w14:textId="77777777" w:rsidR="00EC4F6D" w:rsidRPr="00284C20" w:rsidRDefault="00EC4F6D" w:rsidP="00EC4F6D">
            <w:pPr>
              <w:pBdr>
                <w:bottom w:val="single" w:sz="6" w:space="1" w:color="auto"/>
              </w:pBdr>
            </w:pPr>
            <w:r>
              <w:t>“rateID”:”1234578”,</w:t>
            </w:r>
            <w:r w:rsidRPr="00284C20">
              <w:br/>
              <w:t>"</w:t>
            </w:r>
            <w:proofErr w:type="spellStart"/>
            <w:r w:rsidRPr="00284C20">
              <w:t>chainCode</w:t>
            </w:r>
            <w:proofErr w:type="spellEnd"/>
            <w:r w:rsidRPr="00284C20">
              <w:t>": "RC",</w:t>
            </w:r>
            <w:r w:rsidRPr="00284C20">
              <w:br/>
              <w:t>"</w:t>
            </w:r>
            <w:proofErr w:type="spellStart"/>
            <w:r w:rsidRPr="00284C20">
              <w:t>propertyCode</w:t>
            </w:r>
            <w:proofErr w:type="spellEnd"/>
            <w:r w:rsidRPr="00284C20">
              <w:t>": "G1376"</w:t>
            </w:r>
            <w:r w:rsidRPr="00284C20">
              <w:br/>
            </w:r>
            <w:r w:rsidRPr="00284C20">
              <w:lastRenderedPageBreak/>
              <w:t>}</w:t>
            </w:r>
            <w:r w:rsidRPr="00284C20">
              <w:br/>
              <w:t>]</w:t>
            </w:r>
          </w:p>
          <w:p w14:paraId="5BBD5CFF" w14:textId="77777777" w:rsidR="00EC4F6D" w:rsidRDefault="00EC4F6D" w:rsidP="00D318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75C0E7" w14:textId="77777777" w:rsidR="00B6692A" w:rsidRDefault="00B6692A" w:rsidP="00D318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2F15FB" w14:textId="734A323A" w:rsidR="001C6795" w:rsidRDefault="00EF3F4B" w:rsidP="00D318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Response Changes:</w:t>
            </w:r>
          </w:p>
          <w:p w14:paraId="30F8C684" w14:textId="663A016E" w:rsidR="00EF3F4B" w:rsidRDefault="00092740" w:rsidP="00D318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New header:</w:t>
            </w:r>
          </w:p>
          <w:p w14:paraId="2A3F7485" w14:textId="77777777" w:rsidR="00092740" w:rsidRDefault="00092740" w:rsidP="00092740">
            <w:r>
              <w:t>{</w:t>
            </w:r>
          </w:p>
          <w:p w14:paraId="5F65CB09" w14:textId="77777777" w:rsidR="00092740" w:rsidRDefault="00092740" w:rsidP="00092740">
            <w:r>
              <w:tab/>
              <w:t>"</w:t>
            </w:r>
            <w:proofErr w:type="spellStart"/>
            <w:r>
              <w:t>ReservationResponse</w:t>
            </w:r>
            <w:proofErr w:type="spellEnd"/>
            <w:r>
              <w:t>": {</w:t>
            </w:r>
          </w:p>
          <w:p w14:paraId="5F2B055D" w14:textId="77777777" w:rsidR="00092740" w:rsidRDefault="00092740" w:rsidP="00092740">
            <w:r>
              <w:tab/>
            </w:r>
            <w:r>
              <w:tab/>
              <w:t>"Reservation": {</w:t>
            </w:r>
          </w:p>
          <w:p w14:paraId="1079AC9C" w14:textId="77777777" w:rsidR="00092740" w:rsidRDefault="00092740" w:rsidP="00092740">
            <w:r>
              <w:tab/>
            </w:r>
            <w:r>
              <w:tab/>
            </w:r>
            <w:r>
              <w:tab/>
              <w:t>"@type": "</w:t>
            </w:r>
            <w:proofErr w:type="spellStart"/>
            <w:r>
              <w:t>ReservationDetail</w:t>
            </w:r>
            <w:proofErr w:type="spellEnd"/>
            <w:r>
              <w:t>",</w:t>
            </w:r>
          </w:p>
          <w:p w14:paraId="26DF9EC3" w14:textId="77777777" w:rsidR="00092740" w:rsidRDefault="00092740" w:rsidP="00092740">
            <w:r>
              <w:tab/>
            </w:r>
            <w:r>
              <w:tab/>
            </w:r>
            <w:r>
              <w:tab/>
              <w:t>"Offer": [</w:t>
            </w:r>
          </w:p>
          <w:p w14:paraId="6BDA5A41" w14:textId="77777777" w:rsidR="00092740" w:rsidRDefault="00092740" w:rsidP="00092740">
            <w:r>
              <w:tab/>
            </w:r>
            <w:r>
              <w:tab/>
            </w:r>
            <w:r>
              <w:tab/>
            </w:r>
            <w:r>
              <w:tab/>
              <w:t>{</w:t>
            </w:r>
          </w:p>
          <w:p w14:paraId="32C57164" w14:textId="77777777" w:rsidR="00092740" w:rsidRDefault="00092740" w:rsidP="00092740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"Offer",</w:t>
            </w:r>
          </w:p>
          <w:p w14:paraId="5B9BD3E1" w14:textId="77777777" w:rsidR="00092740" w:rsidRDefault="00092740" w:rsidP="00092740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"Identifier": {</w:t>
            </w:r>
          </w:p>
          <w:p w14:paraId="041C54AE" w14:textId="77777777" w:rsidR="00092740" w:rsidRDefault="00092740" w:rsidP="00092740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"authority": "BKNG"</w:t>
            </w:r>
          </w:p>
          <w:p w14:paraId="4DE946F1" w14:textId="77777777" w:rsidR="00092740" w:rsidRDefault="00092740" w:rsidP="00092740">
            <w:pPr>
              <w:pBdr>
                <w:bottom w:val="single" w:sz="6" w:space="1" w:color="auto"/>
              </w:pBd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13838A63" w14:textId="59E8B59E" w:rsidR="00092740" w:rsidRDefault="009452D9" w:rsidP="00D318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Price format change:</w:t>
            </w:r>
          </w:p>
          <w:p w14:paraId="56935D1D" w14:textId="77777777" w:rsidR="009452D9" w:rsidRDefault="009452D9" w:rsidP="009452D9">
            <w:r>
              <w:t>"Price": {</w:t>
            </w:r>
          </w:p>
          <w:p w14:paraId="6E67F41B" w14:textId="77777777" w:rsidR="009452D9" w:rsidRDefault="009452D9" w:rsidP="009452D9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</w:t>
            </w:r>
            <w:proofErr w:type="spellStart"/>
            <w:r>
              <w:t>PriceDetail</w:t>
            </w:r>
            <w:proofErr w:type="spellEnd"/>
            <w:r>
              <w:t>",</w:t>
            </w:r>
          </w:p>
          <w:p w14:paraId="250C9018" w14:textId="77777777" w:rsidR="009452D9" w:rsidRDefault="009452D9" w:rsidP="009452D9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CurrencyCode</w:t>
            </w:r>
            <w:proofErr w:type="spellEnd"/>
            <w:r>
              <w:t>": {</w:t>
            </w:r>
          </w:p>
          <w:p w14:paraId="6E00ABED" w14:textId="77777777" w:rsidR="009452D9" w:rsidRDefault="009452D9" w:rsidP="009452D9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"value": "USD",</w:t>
            </w:r>
          </w:p>
          <w:p w14:paraId="2AD0A0AE" w14:textId="77777777" w:rsidR="009452D9" w:rsidRDefault="009452D9" w:rsidP="009452D9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decimalPlace</w:t>
            </w:r>
            <w:proofErr w:type="spellEnd"/>
            <w:r>
              <w:t>": 2</w:t>
            </w:r>
          </w:p>
          <w:p w14:paraId="20B0F72C" w14:textId="77777777" w:rsidR="009452D9" w:rsidRDefault="009452D9" w:rsidP="009452D9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40072328" w14:textId="77777777" w:rsidR="009452D9" w:rsidRDefault="009452D9" w:rsidP="009452D9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TotalPrice</w:t>
            </w:r>
            <w:proofErr w:type="spellEnd"/>
            <w:r>
              <w:t>": 374.12</w:t>
            </w:r>
          </w:p>
          <w:p w14:paraId="6CDC9D01" w14:textId="77777777" w:rsidR="009452D9" w:rsidRDefault="009452D9" w:rsidP="009452D9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668029A5" w14:textId="77777777" w:rsidR="009452D9" w:rsidRDefault="009452D9" w:rsidP="009452D9"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5DCA8990" w14:textId="77777777" w:rsidR="009452D9" w:rsidRDefault="009452D9" w:rsidP="009452D9">
            <w:pPr>
              <w:pBdr>
                <w:bottom w:val="single" w:sz="6" w:space="1" w:color="auto"/>
              </w:pBdr>
            </w:pPr>
            <w:r>
              <w:lastRenderedPageBreak/>
              <w:tab/>
            </w:r>
            <w:r>
              <w:tab/>
            </w:r>
            <w:r>
              <w:tab/>
              <w:t>],</w:t>
            </w:r>
          </w:p>
          <w:p w14:paraId="541BD575" w14:textId="12768A23" w:rsidR="009452D9" w:rsidRDefault="009452D9" w:rsidP="00D318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89E2592" w14:textId="7B88C01E" w:rsidR="009452D9" w:rsidRDefault="009F5487" w:rsidP="00D318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Expanded Traveler Section:</w:t>
            </w:r>
          </w:p>
          <w:p w14:paraId="3BA70E2A" w14:textId="77777777" w:rsidR="009F5487" w:rsidRDefault="009F5487" w:rsidP="009F5487">
            <w:r>
              <w:t>"Traveler": [</w:t>
            </w:r>
          </w:p>
          <w:p w14:paraId="12D72D3D" w14:textId="77777777" w:rsidR="009F5487" w:rsidRDefault="009F5487" w:rsidP="009F5487">
            <w:r>
              <w:tab/>
            </w:r>
            <w:r>
              <w:tab/>
            </w:r>
            <w:r>
              <w:tab/>
            </w:r>
            <w:r>
              <w:tab/>
              <w:t>{</w:t>
            </w:r>
          </w:p>
          <w:p w14:paraId="63EF37AD" w14:textId="77777777" w:rsidR="009F5487" w:rsidRDefault="009F5487" w:rsidP="009F548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"Traveler",</w:t>
            </w:r>
          </w:p>
          <w:p w14:paraId="6B37E2BA" w14:textId="77777777" w:rsidR="009F5487" w:rsidRDefault="009F5487" w:rsidP="009F548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PersonName</w:t>
            </w:r>
            <w:proofErr w:type="spellEnd"/>
            <w:r>
              <w:t>": {</w:t>
            </w:r>
          </w:p>
          <w:p w14:paraId="5A01F593" w14:textId="77777777" w:rsidR="009F5487" w:rsidRDefault="009F5487" w:rsidP="009F548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</w:t>
            </w:r>
            <w:proofErr w:type="spellStart"/>
            <w:r>
              <w:t>PersonName</w:t>
            </w:r>
            <w:proofErr w:type="spellEnd"/>
            <w:r>
              <w:t>",</w:t>
            </w:r>
          </w:p>
          <w:p w14:paraId="1836F9EC" w14:textId="77777777" w:rsidR="009F5487" w:rsidRDefault="009F5487" w:rsidP="009F548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"Given": "Sainik",</w:t>
            </w:r>
          </w:p>
          <w:p w14:paraId="101E8D55" w14:textId="77777777" w:rsidR="009F5487" w:rsidRDefault="009F5487" w:rsidP="009F548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"Surname": "Das"</w:t>
            </w:r>
          </w:p>
          <w:p w14:paraId="7F20AB00" w14:textId="77777777" w:rsidR="009F5487" w:rsidRDefault="009F5487" w:rsidP="009F548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234D16E3" w14:textId="77777777" w:rsidR="009F5487" w:rsidRDefault="009F5487" w:rsidP="009F548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"Telephone": [</w:t>
            </w:r>
          </w:p>
          <w:p w14:paraId="5F73CDEB" w14:textId="77777777" w:rsidR="009F5487" w:rsidRDefault="009F5487" w:rsidP="009F548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{</w:t>
            </w:r>
          </w:p>
          <w:p w14:paraId="78AF86D6" w14:textId="77777777" w:rsidR="009F5487" w:rsidRDefault="009F5487" w:rsidP="009F548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"Telephone",</w:t>
            </w:r>
          </w:p>
          <w:p w14:paraId="00D4B11D" w14:textId="77777777" w:rsidR="009F5487" w:rsidRDefault="009F5487" w:rsidP="009F548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countryAccessCode</w:t>
            </w:r>
            <w:proofErr w:type="spellEnd"/>
            <w:r>
              <w:t>": "91",</w:t>
            </w:r>
          </w:p>
          <w:p w14:paraId="7A9B5244" w14:textId="77777777" w:rsidR="009F5487" w:rsidRDefault="009F5487" w:rsidP="009F548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phoneNumber</w:t>
            </w:r>
            <w:proofErr w:type="spellEnd"/>
            <w:r>
              <w:t>": "9891766469"</w:t>
            </w:r>
          </w:p>
          <w:p w14:paraId="33AFE567" w14:textId="77777777" w:rsidR="009F5487" w:rsidRDefault="009F5487" w:rsidP="009F548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7E00789B" w14:textId="77777777" w:rsidR="009F5487" w:rsidRDefault="009F5487" w:rsidP="009F548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],</w:t>
            </w:r>
          </w:p>
          <w:p w14:paraId="731FCA7E" w14:textId="77777777" w:rsidR="009F5487" w:rsidRDefault="009F5487" w:rsidP="009F548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"Email": [</w:t>
            </w:r>
          </w:p>
          <w:p w14:paraId="25A82B1A" w14:textId="77777777" w:rsidR="009F5487" w:rsidRDefault="009F5487" w:rsidP="009F548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{</w:t>
            </w:r>
          </w:p>
          <w:p w14:paraId="3F8A4A81" w14:textId="77777777" w:rsidR="009F5487" w:rsidRDefault="009F5487" w:rsidP="009F548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"value": "matt.singh@galileo.co.in"</w:t>
            </w:r>
          </w:p>
          <w:p w14:paraId="37590A56" w14:textId="77777777" w:rsidR="009F5487" w:rsidRDefault="009F5487" w:rsidP="009F548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6DEE460D" w14:textId="77777777" w:rsidR="009F5487" w:rsidRDefault="009F5487" w:rsidP="009F548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]</w:t>
            </w:r>
          </w:p>
          <w:p w14:paraId="6902657E" w14:textId="77777777" w:rsidR="009F5487" w:rsidRDefault="009F5487" w:rsidP="009F5487"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1BFC8DE2" w14:textId="77777777" w:rsidR="009F5487" w:rsidRDefault="009F5487" w:rsidP="009F5487">
            <w:pPr>
              <w:pBdr>
                <w:bottom w:val="single" w:sz="6" w:space="1" w:color="auto"/>
              </w:pBdr>
            </w:pPr>
            <w:r>
              <w:lastRenderedPageBreak/>
              <w:tab/>
            </w:r>
            <w:r>
              <w:tab/>
            </w:r>
            <w:r>
              <w:tab/>
              <w:t>],</w:t>
            </w:r>
          </w:p>
          <w:p w14:paraId="4DDB4D85" w14:textId="758FFECC" w:rsidR="00DA7847" w:rsidRDefault="00DA7847" w:rsidP="00D318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Payment Section:</w:t>
            </w:r>
          </w:p>
          <w:p w14:paraId="6AEE9F62" w14:textId="77777777" w:rsidR="005F6488" w:rsidRDefault="005F6488" w:rsidP="005F6488">
            <w:r>
              <w:t>"Payment": [</w:t>
            </w:r>
          </w:p>
          <w:p w14:paraId="5F656CA8" w14:textId="77777777" w:rsidR="005F6488" w:rsidRDefault="005F6488" w:rsidP="005F6488">
            <w:r>
              <w:tab/>
            </w:r>
            <w:r>
              <w:tab/>
            </w:r>
            <w:r>
              <w:tab/>
            </w:r>
            <w:r>
              <w:tab/>
              <w:t>{</w:t>
            </w:r>
          </w:p>
          <w:p w14:paraId="51066530" w14:textId="77777777" w:rsidR="005F6488" w:rsidRDefault="005F6488" w:rsidP="005F648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"Payment",</w:t>
            </w:r>
          </w:p>
          <w:p w14:paraId="7D64BB73" w14:textId="77777777" w:rsidR="005F6488" w:rsidRDefault="005F6488" w:rsidP="005F648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"Amount": {</w:t>
            </w:r>
          </w:p>
          <w:p w14:paraId="1C7822E4" w14:textId="77777777" w:rsidR="005F6488" w:rsidRDefault="005F6488" w:rsidP="005F648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"value": 374.12,</w:t>
            </w:r>
          </w:p>
          <w:p w14:paraId="47DF3EE6" w14:textId="77777777" w:rsidR="005F6488" w:rsidRDefault="005F6488" w:rsidP="005F648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"code": "USD"</w:t>
            </w:r>
          </w:p>
          <w:p w14:paraId="5A7CCEA0" w14:textId="77777777" w:rsidR="005F6488" w:rsidRDefault="005F6488" w:rsidP="005F648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010FBE80" w14:textId="77777777" w:rsidR="005F6488" w:rsidRDefault="005F6488" w:rsidP="005F6488"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540BD6F7" w14:textId="77777777" w:rsidR="005F6488" w:rsidRDefault="005F6488" w:rsidP="005F6488">
            <w:pPr>
              <w:pBdr>
                <w:bottom w:val="single" w:sz="6" w:space="1" w:color="auto"/>
              </w:pBdr>
            </w:pPr>
            <w:r>
              <w:tab/>
            </w:r>
            <w:r>
              <w:tab/>
            </w:r>
            <w:r>
              <w:tab/>
              <w:t>],</w:t>
            </w:r>
          </w:p>
          <w:p w14:paraId="63C4F856" w14:textId="6C4469E8" w:rsidR="005F6488" w:rsidRDefault="004C43FB" w:rsidP="00D318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Expanded Receipt Section:</w:t>
            </w:r>
          </w:p>
          <w:p w14:paraId="6940B4A9" w14:textId="77777777" w:rsidR="004C43FB" w:rsidRDefault="004C43FB" w:rsidP="004C43FB">
            <w:r>
              <w:t>"Receipt": [</w:t>
            </w:r>
          </w:p>
          <w:p w14:paraId="725F95A7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  <w:t>{</w:t>
            </w:r>
          </w:p>
          <w:p w14:paraId="57FD14D6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</w:t>
            </w:r>
            <w:proofErr w:type="spellStart"/>
            <w:r>
              <w:t>ReceiptConfirmation</w:t>
            </w:r>
            <w:proofErr w:type="spellEnd"/>
            <w:r>
              <w:t>",</w:t>
            </w:r>
          </w:p>
          <w:p w14:paraId="2315489C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"Confirmation": {</w:t>
            </w:r>
          </w:p>
          <w:p w14:paraId="028F4D9C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</w:t>
            </w:r>
            <w:proofErr w:type="spellStart"/>
            <w:r>
              <w:t>ConfirmationHold</w:t>
            </w:r>
            <w:proofErr w:type="spellEnd"/>
            <w:r>
              <w:t>",</w:t>
            </w:r>
          </w:p>
          <w:p w14:paraId="4EA11158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confirmationStatus</w:t>
            </w:r>
            <w:proofErr w:type="spellEnd"/>
            <w:r>
              <w:t>": {</w:t>
            </w:r>
          </w:p>
          <w:p w14:paraId="1423353D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</w:t>
            </w:r>
            <w:proofErr w:type="spellStart"/>
            <w:r>
              <w:t>OfferStatusHospitality</w:t>
            </w:r>
            <w:proofErr w:type="spellEnd"/>
            <w:r>
              <w:t>",</w:t>
            </w:r>
          </w:p>
          <w:p w14:paraId="25BE2E98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"Status": "Confirmed"</w:t>
            </w:r>
          </w:p>
          <w:p w14:paraId="0C0E30FF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177A6DD2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"Locator": {</w:t>
            </w:r>
          </w:p>
          <w:p w14:paraId="4ED3DA32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"value": "0",</w:t>
            </w:r>
          </w:p>
          <w:p w14:paraId="30667FE4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locatorType</w:t>
            </w:r>
            <w:proofErr w:type="spellEnd"/>
            <w:r>
              <w:t>": "Confirmation Number",</w:t>
            </w:r>
          </w:p>
          <w:p w14:paraId="67450B7E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"source": "BO",</w:t>
            </w:r>
          </w:p>
          <w:p w14:paraId="5ED6CD6B" w14:textId="77777777" w:rsidR="004C43FB" w:rsidRDefault="004C43FB" w:rsidP="004C43FB">
            <w:r>
              <w:lastRenderedPageBreak/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sourceContext</w:t>
            </w:r>
            <w:proofErr w:type="spellEnd"/>
            <w:r>
              <w:t>": "Supplier"</w:t>
            </w:r>
          </w:p>
          <w:p w14:paraId="71936A3E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3F5FCDB3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OfferStatus</w:t>
            </w:r>
            <w:proofErr w:type="spellEnd"/>
            <w:r>
              <w:t>": {</w:t>
            </w:r>
          </w:p>
          <w:p w14:paraId="59632B8F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</w:t>
            </w:r>
            <w:proofErr w:type="spellStart"/>
            <w:r>
              <w:t>OfferStatusHospitality</w:t>
            </w:r>
            <w:proofErr w:type="spellEnd"/>
            <w:r>
              <w:t>",</w:t>
            </w:r>
          </w:p>
          <w:p w14:paraId="4C8AFD7E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"Status": "Confirmed"</w:t>
            </w:r>
          </w:p>
          <w:p w14:paraId="0B2B9DDF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23543859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71027AFB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0734E86C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  <w:t>{</w:t>
            </w:r>
          </w:p>
          <w:p w14:paraId="13C526D1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</w:t>
            </w:r>
            <w:proofErr w:type="spellStart"/>
            <w:r>
              <w:t>ReceiptConfirmation</w:t>
            </w:r>
            <w:proofErr w:type="spellEnd"/>
            <w:r>
              <w:t>",</w:t>
            </w:r>
          </w:p>
          <w:p w14:paraId="0D6EE084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"Confirmation": {</w:t>
            </w:r>
          </w:p>
          <w:p w14:paraId="71A7F174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</w:t>
            </w:r>
            <w:proofErr w:type="spellStart"/>
            <w:r>
              <w:t>ConfirmationHold</w:t>
            </w:r>
            <w:proofErr w:type="spellEnd"/>
            <w:r>
              <w:t>",</w:t>
            </w:r>
          </w:p>
          <w:p w14:paraId="52E6F69C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confirmationStatus</w:t>
            </w:r>
            <w:proofErr w:type="spellEnd"/>
            <w:r>
              <w:t>": {</w:t>
            </w:r>
          </w:p>
          <w:p w14:paraId="018FA81A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</w:t>
            </w:r>
            <w:proofErr w:type="spellStart"/>
            <w:r>
              <w:t>OfferStatusHospitality</w:t>
            </w:r>
            <w:proofErr w:type="spellEnd"/>
            <w:r>
              <w:t>",</w:t>
            </w:r>
          </w:p>
          <w:p w14:paraId="7F30905C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"Status": "Confirmed"</w:t>
            </w:r>
          </w:p>
          <w:p w14:paraId="051F0BFE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131BC3F3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"Locator": {</w:t>
            </w:r>
          </w:p>
          <w:p w14:paraId="2B390F5B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"value": "0GQ506",</w:t>
            </w:r>
          </w:p>
          <w:p w14:paraId="470ED3E0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sourceContext</w:t>
            </w:r>
            <w:proofErr w:type="spellEnd"/>
            <w:r>
              <w:t>": "Travelport"</w:t>
            </w:r>
          </w:p>
          <w:p w14:paraId="1EE30C99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0767035B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OfferStatus</w:t>
            </w:r>
            <w:proofErr w:type="spellEnd"/>
            <w:r>
              <w:t>": {</w:t>
            </w:r>
          </w:p>
          <w:p w14:paraId="15F86F43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</w:t>
            </w:r>
            <w:proofErr w:type="spellStart"/>
            <w:r>
              <w:t>OfferStatusHospitality</w:t>
            </w:r>
            <w:proofErr w:type="spellEnd"/>
            <w:r>
              <w:t>",</w:t>
            </w:r>
          </w:p>
          <w:p w14:paraId="76D10F77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"Status": "Confirmed"</w:t>
            </w:r>
          </w:p>
          <w:p w14:paraId="4D4B35ED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59609BF0" w14:textId="77777777" w:rsidR="004C43FB" w:rsidRDefault="004C43FB" w:rsidP="004C43FB">
            <w:r>
              <w:lastRenderedPageBreak/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6A4B3408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6217FBAF" w14:textId="77777777" w:rsidR="004C43FB" w:rsidRDefault="004C43FB" w:rsidP="004C43FB">
            <w:r>
              <w:tab/>
            </w:r>
            <w:r>
              <w:tab/>
            </w:r>
            <w:r>
              <w:tab/>
              <w:t>]</w:t>
            </w:r>
          </w:p>
          <w:p w14:paraId="4D1F4E2D" w14:textId="77777777" w:rsidR="004C43FB" w:rsidRDefault="004C43FB" w:rsidP="004C43FB">
            <w:r>
              <w:tab/>
            </w:r>
            <w:r>
              <w:tab/>
              <w:t>}</w:t>
            </w:r>
          </w:p>
          <w:p w14:paraId="4506F9E0" w14:textId="77777777" w:rsidR="004C43FB" w:rsidRDefault="004C43FB" w:rsidP="004C43FB">
            <w:r>
              <w:tab/>
              <w:t>}</w:t>
            </w:r>
          </w:p>
          <w:p w14:paraId="37ACE4EF" w14:textId="77777777" w:rsidR="004C43FB" w:rsidRDefault="004C43FB" w:rsidP="004C43FB">
            <w:pPr>
              <w:pBdr>
                <w:bottom w:val="single" w:sz="6" w:space="1" w:color="auto"/>
              </w:pBdr>
            </w:pPr>
            <w:r>
              <w:t>}</w:t>
            </w:r>
          </w:p>
          <w:p w14:paraId="2C421278" w14:textId="49A45ADE" w:rsidR="00EB5C6A" w:rsidRDefault="00EC4F6D" w:rsidP="00D318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Rate Info:</w:t>
            </w:r>
          </w:p>
          <w:p w14:paraId="1190D9CA" w14:textId="77777777" w:rsidR="00542346" w:rsidRPr="00481177" w:rsidRDefault="00542346" w:rsidP="00542346">
            <w:r w:rsidRPr="00481177">
              <w:t>"</w:t>
            </w:r>
            <w:proofErr w:type="spellStart"/>
            <w:r w:rsidRPr="00481177">
              <w:t>ProductRateCodeInfo</w:t>
            </w:r>
            <w:proofErr w:type="spellEnd"/>
            <w:r w:rsidRPr="00481177">
              <w:t>": [</w:t>
            </w:r>
          </w:p>
          <w:p w14:paraId="7CFFC550" w14:textId="77777777" w:rsidR="00542346" w:rsidRPr="00481177" w:rsidRDefault="00542346" w:rsidP="00542346">
            <w:r w:rsidRPr="00481177">
              <w:t xml:space="preserve">                            {</w:t>
            </w:r>
          </w:p>
          <w:p w14:paraId="7B419155" w14:textId="77777777" w:rsidR="00542346" w:rsidRPr="00481177" w:rsidRDefault="00542346" w:rsidP="00542346">
            <w:r w:rsidRPr="00481177">
              <w:t xml:space="preserve">                                "</w:t>
            </w:r>
            <w:proofErr w:type="spellStart"/>
            <w:r w:rsidRPr="00481177">
              <w:t>RateCodeInfo</w:t>
            </w:r>
            <w:proofErr w:type="spellEnd"/>
            <w:r w:rsidRPr="00481177">
              <w:t>": {</w:t>
            </w:r>
          </w:p>
          <w:p w14:paraId="1D717313" w14:textId="77777777" w:rsidR="00542346" w:rsidRDefault="00542346" w:rsidP="00542346">
            <w:r w:rsidRPr="00481177">
              <w:t xml:space="preserve">                                    "</w:t>
            </w:r>
            <w:proofErr w:type="spellStart"/>
            <w:r w:rsidRPr="00481177">
              <w:t>rateCategory</w:t>
            </w:r>
            <w:proofErr w:type="spellEnd"/>
            <w:r w:rsidRPr="00481177">
              <w:t>": "RackGeneral"</w:t>
            </w:r>
            <w:r>
              <w:t>,</w:t>
            </w:r>
          </w:p>
          <w:p w14:paraId="245869DC" w14:textId="77777777" w:rsidR="00542346" w:rsidRDefault="00542346" w:rsidP="00542346">
            <w:r>
              <w:t xml:space="preserve">                                    “</w:t>
            </w:r>
            <w:proofErr w:type="spellStart"/>
            <w:r>
              <w:t>rateName</w:t>
            </w:r>
            <w:proofErr w:type="spellEnd"/>
            <w:r>
              <w:t>”:”</w:t>
            </w:r>
            <w:proofErr w:type="spellStart"/>
            <w:r>
              <w:t>ParkSleepFly</w:t>
            </w:r>
            <w:proofErr w:type="spellEnd"/>
            <w:r>
              <w:t xml:space="preserve"> Com”,</w:t>
            </w:r>
          </w:p>
          <w:p w14:paraId="6EE1DB1C" w14:textId="77777777" w:rsidR="00542346" w:rsidRDefault="00542346" w:rsidP="00542346">
            <w:r>
              <w:t xml:space="preserve">                                    “rateID”:”12343434”,</w:t>
            </w:r>
          </w:p>
          <w:p w14:paraId="699FB83B" w14:textId="77777777" w:rsidR="00542346" w:rsidRPr="00481177" w:rsidRDefault="00542346" w:rsidP="00542346">
            <w:r>
              <w:t xml:space="preserve">                                    “</w:t>
            </w:r>
            <w:proofErr w:type="spellStart"/>
            <w:r>
              <w:t>value”:”DUR</w:t>
            </w:r>
            <w:proofErr w:type="spellEnd"/>
            <w:r>
              <w:t>”</w:t>
            </w:r>
          </w:p>
          <w:p w14:paraId="2F6BA167" w14:textId="77777777" w:rsidR="00542346" w:rsidRPr="00481177" w:rsidRDefault="00542346" w:rsidP="00542346">
            <w:r w:rsidRPr="00481177">
              <w:t xml:space="preserve">                                }</w:t>
            </w:r>
          </w:p>
          <w:p w14:paraId="413EE3F8" w14:textId="77777777" w:rsidR="00EC4F6D" w:rsidRDefault="00EC4F6D" w:rsidP="00D318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B8CF76" w14:textId="77777777" w:rsidR="001C6795" w:rsidRDefault="001C6795" w:rsidP="00D318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E41E66" w14:textId="264D2715" w:rsidR="00E95349" w:rsidRPr="00E858F4" w:rsidRDefault="00E95349" w:rsidP="00D318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8CB" w:rsidRPr="00B927AB" w14:paraId="471F7347" w14:textId="77777777" w:rsidTr="009E71A0">
        <w:trPr>
          <w:cantSplit/>
        </w:trPr>
        <w:tc>
          <w:tcPr>
            <w:tcW w:w="10350" w:type="dxa"/>
            <w:gridSpan w:val="7"/>
            <w:shd w:val="clear" w:color="auto" w:fill="F2F2F2" w:themeFill="background1" w:themeFillShade="F2"/>
          </w:tcPr>
          <w:p w14:paraId="5B0AC474" w14:textId="77777777" w:rsidR="00D318CB" w:rsidRPr="003770F4" w:rsidRDefault="00D318CB" w:rsidP="00D318CB">
            <w:pPr>
              <w:rPr>
                <w:rFonts w:ascii="Arial Black" w:hAnsi="Arial Black" w:cs="Arial"/>
              </w:rPr>
            </w:pPr>
            <w:r w:rsidRPr="003770F4">
              <w:rPr>
                <w:rFonts w:ascii="Arial Black" w:hAnsi="Arial Black" w:cs="Arial"/>
              </w:rPr>
              <w:lastRenderedPageBreak/>
              <w:t>Error Handling</w:t>
            </w:r>
          </w:p>
        </w:tc>
      </w:tr>
      <w:tr w:rsidR="00D318CB" w:rsidRPr="00B927AB" w14:paraId="6A454C6C" w14:textId="77777777" w:rsidTr="009E71A0">
        <w:trPr>
          <w:cantSplit/>
        </w:trPr>
        <w:tc>
          <w:tcPr>
            <w:tcW w:w="2429" w:type="dxa"/>
          </w:tcPr>
          <w:p w14:paraId="1C963C2B" w14:textId="77777777" w:rsidR="00D318CB" w:rsidRPr="00E858F4" w:rsidRDefault="00D318CB" w:rsidP="00D318CB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Error scenarios and/or messages specific to this feature.</w:t>
            </w:r>
          </w:p>
        </w:tc>
        <w:tc>
          <w:tcPr>
            <w:tcW w:w="7921" w:type="dxa"/>
            <w:gridSpan w:val="6"/>
          </w:tcPr>
          <w:p w14:paraId="4A8EFB23" w14:textId="649F75E9" w:rsidR="00D318CB" w:rsidRPr="00E858F4" w:rsidRDefault="00AE096C" w:rsidP="00D318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</w:tbl>
    <w:p w14:paraId="24BE19CD" w14:textId="77777777" w:rsidR="0050289C" w:rsidRDefault="0050289C" w:rsidP="006715D0"/>
    <w:sectPr w:rsidR="0050289C" w:rsidSect="00CB04B1">
      <w:headerReference w:type="default" r:id="rId11"/>
      <w:footerReference w:type="default" r:id="rId12"/>
      <w:headerReference w:type="first" r:id="rId13"/>
      <w:pgSz w:w="12240" w:h="15840" w:code="9"/>
      <w:pgMar w:top="1599" w:right="737" w:bottom="1168" w:left="737" w:header="573" w:footer="39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3BF25" w14:textId="77777777" w:rsidR="00BB7FC0" w:rsidRDefault="00BB7FC0" w:rsidP="00D14783">
      <w:r>
        <w:separator/>
      </w:r>
    </w:p>
  </w:endnote>
  <w:endnote w:type="continuationSeparator" w:id="0">
    <w:p w14:paraId="4EF9DA12" w14:textId="77777777" w:rsidR="00BB7FC0" w:rsidRDefault="00BB7FC0" w:rsidP="00D14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15C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53653" w14:textId="12C1399F" w:rsidR="00554C23" w:rsidRPr="00D14783" w:rsidRDefault="00D14783" w:rsidP="00CB04B1">
    <w:pPr>
      <w:pStyle w:val="Footer"/>
      <w:tabs>
        <w:tab w:val="clear" w:pos="9990"/>
        <w:tab w:val="right" w:pos="10766"/>
      </w:tabs>
    </w:pPr>
    <w:r>
      <w:rPr>
        <w:b/>
        <w:sz w:val="20"/>
      </w:rPr>
      <w:br/>
    </w:r>
    <w:r w:rsidR="00D35955">
      <w:t>Travelport APIs</w:t>
    </w:r>
    <w:r w:rsidR="00EB78C0">
      <w:t xml:space="preserve"> Release Notes</w:t>
    </w:r>
    <w:r w:rsidR="00A56F66" w:rsidRPr="00D14783">
      <w:tab/>
      <w:t xml:space="preserve">Page </w:t>
    </w:r>
    <w:r w:rsidR="00A56F66" w:rsidRPr="00D14783">
      <w:fldChar w:fldCharType="begin"/>
    </w:r>
    <w:r w:rsidR="00A56F66" w:rsidRPr="00D14783">
      <w:instrText xml:space="preserve"> PAGE   \* MERGEFORMAT </w:instrText>
    </w:r>
    <w:r w:rsidR="00A56F66" w:rsidRPr="00D14783">
      <w:fldChar w:fldCharType="separate"/>
    </w:r>
    <w:r w:rsidR="006D0C13" w:rsidRPr="00D14783">
      <w:t>3</w:t>
    </w:r>
    <w:r w:rsidR="00A56F66" w:rsidRPr="00D14783">
      <w:fldChar w:fldCharType="end"/>
    </w:r>
  </w:p>
  <w:p w14:paraId="5611EE5C" w14:textId="77777777" w:rsidR="00D93363" w:rsidRPr="00E61C5C" w:rsidRDefault="00D93363" w:rsidP="00D147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52D62" w14:textId="77777777" w:rsidR="00BB7FC0" w:rsidRDefault="00BB7FC0" w:rsidP="00D14783">
      <w:r>
        <w:separator/>
      </w:r>
    </w:p>
  </w:footnote>
  <w:footnote w:type="continuationSeparator" w:id="0">
    <w:p w14:paraId="183BF9C3" w14:textId="77777777" w:rsidR="00BB7FC0" w:rsidRDefault="00BB7FC0" w:rsidP="00D14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8BA34" w14:textId="77777777" w:rsidR="00D93363" w:rsidRPr="00D14783" w:rsidRDefault="00191CAF" w:rsidP="00B96B8F">
    <w:pPr>
      <w:pStyle w:val="Header"/>
      <w:jc w:val="right"/>
    </w:pPr>
    <w:r>
      <w:rPr>
        <w:noProof/>
      </w:rPr>
      <w:drawing>
        <wp:inline distT="0" distB="0" distL="0" distR="0" wp14:anchorId="6CEADD2D" wp14:editId="093401B6">
          <wp:extent cx="358253" cy="358253"/>
          <wp:effectExtent l="0" t="0" r="0" b="0"/>
          <wp:docPr id="3" name="Picture 3" descr="Shape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Shape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1051" cy="3910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D14783">
      <w:t xml:space="preserve"> </w:t>
    </w:r>
    <w:r w:rsidR="00D14783" w:rsidRPr="00D14783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5D4CC" w14:textId="180252DE" w:rsidR="003E4259" w:rsidRPr="00F02ABB" w:rsidRDefault="00C22903" w:rsidP="00F02ABB">
    <w:r>
      <w:rPr>
        <w:noProof/>
      </w:rPr>
      <w:drawing>
        <wp:inline distT="0" distB="0" distL="0" distR="0" wp14:anchorId="40B4276F" wp14:editId="5BD0AF9D">
          <wp:extent cx="2413124" cy="406421"/>
          <wp:effectExtent l="0" t="0" r="6350" b="0"/>
          <wp:docPr id="2" name="Picture 2" descr="A picture containing text,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sig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13124" cy="4064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708C1"/>
    <w:multiLevelType w:val="hybridMultilevel"/>
    <w:tmpl w:val="205E2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F093A"/>
    <w:multiLevelType w:val="hybridMultilevel"/>
    <w:tmpl w:val="6CDA4792"/>
    <w:lvl w:ilvl="0" w:tplc="04090013">
      <w:start w:val="1"/>
      <w:numFmt w:val="upperRoman"/>
      <w:lvlText w:val="%1."/>
      <w:lvlJc w:val="right"/>
      <w:pPr>
        <w:ind w:left="838" w:hanging="360"/>
      </w:pPr>
    </w:lvl>
    <w:lvl w:ilvl="1" w:tplc="04090019" w:tentative="1">
      <w:start w:val="1"/>
      <w:numFmt w:val="lowerLetter"/>
      <w:lvlText w:val="%2."/>
      <w:lvlJc w:val="left"/>
      <w:pPr>
        <w:ind w:left="1558" w:hanging="360"/>
      </w:pPr>
    </w:lvl>
    <w:lvl w:ilvl="2" w:tplc="0409001B" w:tentative="1">
      <w:start w:val="1"/>
      <w:numFmt w:val="lowerRoman"/>
      <w:lvlText w:val="%3."/>
      <w:lvlJc w:val="right"/>
      <w:pPr>
        <w:ind w:left="2278" w:hanging="180"/>
      </w:pPr>
    </w:lvl>
    <w:lvl w:ilvl="3" w:tplc="0409000F" w:tentative="1">
      <w:start w:val="1"/>
      <w:numFmt w:val="decimal"/>
      <w:lvlText w:val="%4."/>
      <w:lvlJc w:val="left"/>
      <w:pPr>
        <w:ind w:left="2998" w:hanging="360"/>
      </w:pPr>
    </w:lvl>
    <w:lvl w:ilvl="4" w:tplc="04090019" w:tentative="1">
      <w:start w:val="1"/>
      <w:numFmt w:val="lowerLetter"/>
      <w:lvlText w:val="%5."/>
      <w:lvlJc w:val="left"/>
      <w:pPr>
        <w:ind w:left="3718" w:hanging="360"/>
      </w:pPr>
    </w:lvl>
    <w:lvl w:ilvl="5" w:tplc="0409001B" w:tentative="1">
      <w:start w:val="1"/>
      <w:numFmt w:val="lowerRoman"/>
      <w:lvlText w:val="%6."/>
      <w:lvlJc w:val="right"/>
      <w:pPr>
        <w:ind w:left="4438" w:hanging="180"/>
      </w:pPr>
    </w:lvl>
    <w:lvl w:ilvl="6" w:tplc="0409000F" w:tentative="1">
      <w:start w:val="1"/>
      <w:numFmt w:val="decimal"/>
      <w:lvlText w:val="%7."/>
      <w:lvlJc w:val="left"/>
      <w:pPr>
        <w:ind w:left="5158" w:hanging="360"/>
      </w:pPr>
    </w:lvl>
    <w:lvl w:ilvl="7" w:tplc="04090019" w:tentative="1">
      <w:start w:val="1"/>
      <w:numFmt w:val="lowerLetter"/>
      <w:lvlText w:val="%8."/>
      <w:lvlJc w:val="left"/>
      <w:pPr>
        <w:ind w:left="5878" w:hanging="360"/>
      </w:pPr>
    </w:lvl>
    <w:lvl w:ilvl="8" w:tplc="0409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2" w15:restartNumberingAfterBreak="0">
    <w:nsid w:val="1884470A"/>
    <w:multiLevelType w:val="hybridMultilevel"/>
    <w:tmpl w:val="1CBA4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A4F8A"/>
    <w:multiLevelType w:val="hybridMultilevel"/>
    <w:tmpl w:val="1D5254E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24D003D1"/>
    <w:multiLevelType w:val="hybridMultilevel"/>
    <w:tmpl w:val="30F0C4F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6C05D47"/>
    <w:multiLevelType w:val="hybridMultilevel"/>
    <w:tmpl w:val="48E01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657904"/>
    <w:multiLevelType w:val="hybridMultilevel"/>
    <w:tmpl w:val="8C6A2D7C"/>
    <w:lvl w:ilvl="0" w:tplc="3F46D094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98F7D14"/>
    <w:multiLevelType w:val="hybridMultilevel"/>
    <w:tmpl w:val="D81078F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9A317DF"/>
    <w:multiLevelType w:val="hybridMultilevel"/>
    <w:tmpl w:val="1102B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C23BA3"/>
    <w:multiLevelType w:val="hybridMultilevel"/>
    <w:tmpl w:val="4F981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44686"/>
    <w:multiLevelType w:val="hybridMultilevel"/>
    <w:tmpl w:val="9FD42B8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972E3C"/>
    <w:multiLevelType w:val="multilevel"/>
    <w:tmpl w:val="D0409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2B157E"/>
    <w:multiLevelType w:val="multilevel"/>
    <w:tmpl w:val="5F20A19A"/>
    <w:lvl w:ilvl="0">
      <w:start w:val="1"/>
      <w:numFmt w:val="decimal"/>
      <w:lvlText w:val="%1."/>
      <w:lvlJc w:val="left"/>
      <w:pPr>
        <w:ind w:left="432" w:hanging="315"/>
      </w:pPr>
      <w:rPr>
        <w:rFonts w:ascii="Arial" w:eastAsia="Arial" w:hAnsi="Arial" w:hint="default"/>
        <w:b/>
        <w:bCs/>
        <w:i/>
        <w:sz w:val="28"/>
        <w:szCs w:val="28"/>
      </w:rPr>
    </w:lvl>
    <w:lvl w:ilvl="1">
      <w:start w:val="1"/>
      <w:numFmt w:val="decimal"/>
      <w:lvlText w:val="2.%2."/>
      <w:lvlJc w:val="left"/>
      <w:pPr>
        <w:ind w:left="586" w:hanging="468"/>
      </w:pPr>
      <w:rPr>
        <w:rFonts w:ascii="Arial" w:eastAsia="Arial" w:hAnsi="Arial" w:hint="default"/>
        <w:spacing w:val="1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1665" w:hanging="46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744" w:hanging="4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24" w:hanging="4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03" w:hanging="4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82" w:hanging="4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62" w:hanging="4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1" w:hanging="468"/>
      </w:pPr>
      <w:rPr>
        <w:rFonts w:hint="default"/>
      </w:rPr>
    </w:lvl>
  </w:abstractNum>
  <w:abstractNum w:abstractNumId="13" w15:restartNumberingAfterBreak="0">
    <w:nsid w:val="3CD320F8"/>
    <w:multiLevelType w:val="hybridMultilevel"/>
    <w:tmpl w:val="01F46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BA04A4">
      <w:numFmt w:val="bullet"/>
      <w:lvlText w:val=""/>
      <w:lvlJc w:val="left"/>
      <w:pPr>
        <w:ind w:left="1440" w:hanging="360"/>
      </w:pPr>
      <w:rPr>
        <w:rFonts w:ascii="Wingdings" w:eastAsia="Times New Roman" w:hAnsi="Wingdings" w:cs="TT15Ct00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0D60F7"/>
    <w:multiLevelType w:val="hybridMultilevel"/>
    <w:tmpl w:val="3DD0C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B4B19"/>
    <w:multiLevelType w:val="hybridMultilevel"/>
    <w:tmpl w:val="737CF3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66649"/>
    <w:multiLevelType w:val="hybridMultilevel"/>
    <w:tmpl w:val="6CDA4792"/>
    <w:lvl w:ilvl="0" w:tplc="04090013">
      <w:start w:val="1"/>
      <w:numFmt w:val="upperRoman"/>
      <w:lvlText w:val="%1."/>
      <w:lvlJc w:val="right"/>
      <w:pPr>
        <w:ind w:left="838" w:hanging="360"/>
      </w:pPr>
    </w:lvl>
    <w:lvl w:ilvl="1" w:tplc="04090019" w:tentative="1">
      <w:start w:val="1"/>
      <w:numFmt w:val="lowerLetter"/>
      <w:lvlText w:val="%2."/>
      <w:lvlJc w:val="left"/>
      <w:pPr>
        <w:ind w:left="1558" w:hanging="360"/>
      </w:pPr>
    </w:lvl>
    <w:lvl w:ilvl="2" w:tplc="0409001B" w:tentative="1">
      <w:start w:val="1"/>
      <w:numFmt w:val="lowerRoman"/>
      <w:lvlText w:val="%3."/>
      <w:lvlJc w:val="right"/>
      <w:pPr>
        <w:ind w:left="2278" w:hanging="180"/>
      </w:pPr>
    </w:lvl>
    <w:lvl w:ilvl="3" w:tplc="0409000F" w:tentative="1">
      <w:start w:val="1"/>
      <w:numFmt w:val="decimal"/>
      <w:lvlText w:val="%4."/>
      <w:lvlJc w:val="left"/>
      <w:pPr>
        <w:ind w:left="2998" w:hanging="360"/>
      </w:pPr>
    </w:lvl>
    <w:lvl w:ilvl="4" w:tplc="04090019" w:tentative="1">
      <w:start w:val="1"/>
      <w:numFmt w:val="lowerLetter"/>
      <w:lvlText w:val="%5."/>
      <w:lvlJc w:val="left"/>
      <w:pPr>
        <w:ind w:left="3718" w:hanging="360"/>
      </w:pPr>
    </w:lvl>
    <w:lvl w:ilvl="5" w:tplc="0409001B" w:tentative="1">
      <w:start w:val="1"/>
      <w:numFmt w:val="lowerRoman"/>
      <w:lvlText w:val="%6."/>
      <w:lvlJc w:val="right"/>
      <w:pPr>
        <w:ind w:left="4438" w:hanging="180"/>
      </w:pPr>
    </w:lvl>
    <w:lvl w:ilvl="6" w:tplc="0409000F" w:tentative="1">
      <w:start w:val="1"/>
      <w:numFmt w:val="decimal"/>
      <w:lvlText w:val="%7."/>
      <w:lvlJc w:val="left"/>
      <w:pPr>
        <w:ind w:left="5158" w:hanging="360"/>
      </w:pPr>
    </w:lvl>
    <w:lvl w:ilvl="7" w:tplc="04090019" w:tentative="1">
      <w:start w:val="1"/>
      <w:numFmt w:val="lowerLetter"/>
      <w:lvlText w:val="%8."/>
      <w:lvlJc w:val="left"/>
      <w:pPr>
        <w:ind w:left="5878" w:hanging="360"/>
      </w:pPr>
    </w:lvl>
    <w:lvl w:ilvl="8" w:tplc="0409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17" w15:restartNumberingAfterBreak="0">
    <w:nsid w:val="47111320"/>
    <w:multiLevelType w:val="hybridMultilevel"/>
    <w:tmpl w:val="E33C3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F20B94"/>
    <w:multiLevelType w:val="hybridMultilevel"/>
    <w:tmpl w:val="9E8AC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51476"/>
    <w:multiLevelType w:val="multilevel"/>
    <w:tmpl w:val="0E3A3D10"/>
    <w:lvl w:ilvl="0">
      <w:start w:val="1"/>
      <w:numFmt w:val="decimal"/>
      <w:lvlText w:val="%1."/>
      <w:lvlJc w:val="left"/>
      <w:pPr>
        <w:ind w:left="432" w:hanging="315"/>
      </w:pPr>
      <w:rPr>
        <w:rFonts w:ascii="Arial" w:eastAsia="Arial" w:hAnsi="Arial" w:hint="default"/>
        <w:b/>
        <w:bCs/>
        <w:i/>
        <w:sz w:val="28"/>
        <w:szCs w:val="28"/>
      </w:rPr>
    </w:lvl>
    <w:lvl w:ilvl="1">
      <w:start w:val="1"/>
      <w:numFmt w:val="decimal"/>
      <w:lvlText w:val="%1.%2."/>
      <w:lvlJc w:val="left"/>
      <w:pPr>
        <w:ind w:left="586" w:hanging="468"/>
      </w:pPr>
      <w:rPr>
        <w:rFonts w:ascii="Arial" w:eastAsia="Arial" w:hAnsi="Arial" w:hint="default"/>
        <w:spacing w:val="1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1665" w:hanging="46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744" w:hanging="4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24" w:hanging="4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03" w:hanging="4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82" w:hanging="4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62" w:hanging="4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1" w:hanging="468"/>
      </w:pPr>
      <w:rPr>
        <w:rFonts w:hint="default"/>
      </w:rPr>
    </w:lvl>
  </w:abstractNum>
  <w:abstractNum w:abstractNumId="20" w15:restartNumberingAfterBreak="0">
    <w:nsid w:val="5204282B"/>
    <w:multiLevelType w:val="hybridMultilevel"/>
    <w:tmpl w:val="BF00D422"/>
    <w:lvl w:ilvl="0" w:tplc="EB8AB4BA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T15Ct00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A4066D"/>
    <w:multiLevelType w:val="hybridMultilevel"/>
    <w:tmpl w:val="5D6C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CC1713"/>
    <w:multiLevelType w:val="hybridMultilevel"/>
    <w:tmpl w:val="EE361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C598E"/>
    <w:multiLevelType w:val="hybridMultilevel"/>
    <w:tmpl w:val="B322B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2307E6"/>
    <w:multiLevelType w:val="hybridMultilevel"/>
    <w:tmpl w:val="7F705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1A794D"/>
    <w:multiLevelType w:val="hybridMultilevel"/>
    <w:tmpl w:val="9A507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</w:num>
  <w:num w:numId="2">
    <w:abstractNumId w:val="11"/>
    <w:lvlOverride w:ilvl="0">
      <w:startOverride w:val="2"/>
    </w:lvlOverride>
  </w:num>
  <w:num w:numId="3">
    <w:abstractNumId w:val="18"/>
  </w:num>
  <w:num w:numId="4">
    <w:abstractNumId w:val="22"/>
  </w:num>
  <w:num w:numId="5">
    <w:abstractNumId w:val="3"/>
  </w:num>
  <w:num w:numId="6">
    <w:abstractNumId w:val="24"/>
  </w:num>
  <w:num w:numId="7">
    <w:abstractNumId w:val="2"/>
  </w:num>
  <w:num w:numId="8">
    <w:abstractNumId w:val="13"/>
  </w:num>
  <w:num w:numId="9">
    <w:abstractNumId w:val="20"/>
  </w:num>
  <w:num w:numId="10">
    <w:abstractNumId w:val="5"/>
  </w:num>
  <w:num w:numId="11">
    <w:abstractNumId w:val="0"/>
  </w:num>
  <w:num w:numId="12">
    <w:abstractNumId w:val="17"/>
  </w:num>
  <w:num w:numId="13">
    <w:abstractNumId w:val="21"/>
  </w:num>
  <w:num w:numId="14">
    <w:abstractNumId w:val="4"/>
  </w:num>
  <w:num w:numId="15">
    <w:abstractNumId w:val="7"/>
  </w:num>
  <w:num w:numId="16">
    <w:abstractNumId w:val="25"/>
  </w:num>
  <w:num w:numId="17">
    <w:abstractNumId w:val="8"/>
  </w:num>
  <w:num w:numId="18">
    <w:abstractNumId w:val="9"/>
  </w:num>
  <w:num w:numId="19">
    <w:abstractNumId w:val="14"/>
  </w:num>
  <w:num w:numId="20">
    <w:abstractNumId w:val="19"/>
  </w:num>
  <w:num w:numId="21">
    <w:abstractNumId w:val="12"/>
  </w:num>
  <w:num w:numId="22">
    <w:abstractNumId w:val="15"/>
  </w:num>
  <w:num w:numId="23">
    <w:abstractNumId w:val="16"/>
  </w:num>
  <w:num w:numId="24">
    <w:abstractNumId w:val="1"/>
  </w:num>
  <w:num w:numId="25">
    <w:abstractNumId w:val="10"/>
  </w:num>
  <w:num w:numId="26">
    <w:abstractNumId w:val="6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8D5"/>
    <w:rsid w:val="000028D5"/>
    <w:rsid w:val="00022EF9"/>
    <w:rsid w:val="00034CA8"/>
    <w:rsid w:val="000357BD"/>
    <w:rsid w:val="00052674"/>
    <w:rsid w:val="000765F6"/>
    <w:rsid w:val="00077595"/>
    <w:rsid w:val="00092740"/>
    <w:rsid w:val="000927C2"/>
    <w:rsid w:val="00097249"/>
    <w:rsid w:val="000A023D"/>
    <w:rsid w:val="000A6CA5"/>
    <w:rsid w:val="000E0CA0"/>
    <w:rsid w:val="000E149B"/>
    <w:rsid w:val="000F34D8"/>
    <w:rsid w:val="00114560"/>
    <w:rsid w:val="00122324"/>
    <w:rsid w:val="00125248"/>
    <w:rsid w:val="001317B3"/>
    <w:rsid w:val="00156383"/>
    <w:rsid w:val="0017539E"/>
    <w:rsid w:val="00191CAF"/>
    <w:rsid w:val="00192B4B"/>
    <w:rsid w:val="00194C68"/>
    <w:rsid w:val="001A1485"/>
    <w:rsid w:val="001B4607"/>
    <w:rsid w:val="001B5237"/>
    <w:rsid w:val="001C6795"/>
    <w:rsid w:val="00214C23"/>
    <w:rsid w:val="00244820"/>
    <w:rsid w:val="00253665"/>
    <w:rsid w:val="00280799"/>
    <w:rsid w:val="00285B34"/>
    <w:rsid w:val="002934EE"/>
    <w:rsid w:val="002B6956"/>
    <w:rsid w:val="002C10B3"/>
    <w:rsid w:val="002C3A24"/>
    <w:rsid w:val="003172B3"/>
    <w:rsid w:val="00323052"/>
    <w:rsid w:val="003408EF"/>
    <w:rsid w:val="003518EC"/>
    <w:rsid w:val="00355A54"/>
    <w:rsid w:val="003770F4"/>
    <w:rsid w:val="00392BAB"/>
    <w:rsid w:val="003C4E88"/>
    <w:rsid w:val="003C6A32"/>
    <w:rsid w:val="003E4259"/>
    <w:rsid w:val="003F0CB0"/>
    <w:rsid w:val="00410579"/>
    <w:rsid w:val="004323A4"/>
    <w:rsid w:val="0045471D"/>
    <w:rsid w:val="0046081E"/>
    <w:rsid w:val="00467140"/>
    <w:rsid w:val="0048308C"/>
    <w:rsid w:val="004B2CB2"/>
    <w:rsid w:val="004C43FB"/>
    <w:rsid w:val="004C71F3"/>
    <w:rsid w:val="004E0D26"/>
    <w:rsid w:val="0050289C"/>
    <w:rsid w:val="00506F9A"/>
    <w:rsid w:val="005413F2"/>
    <w:rsid w:val="00542346"/>
    <w:rsid w:val="00545E18"/>
    <w:rsid w:val="00552C3D"/>
    <w:rsid w:val="00554C23"/>
    <w:rsid w:val="005610D7"/>
    <w:rsid w:val="0056171F"/>
    <w:rsid w:val="005932AF"/>
    <w:rsid w:val="005B5754"/>
    <w:rsid w:val="005E5615"/>
    <w:rsid w:val="005E7E37"/>
    <w:rsid w:val="005F6488"/>
    <w:rsid w:val="006123BF"/>
    <w:rsid w:val="00615F46"/>
    <w:rsid w:val="00622EDF"/>
    <w:rsid w:val="00635299"/>
    <w:rsid w:val="006448DC"/>
    <w:rsid w:val="00650396"/>
    <w:rsid w:val="006715D0"/>
    <w:rsid w:val="00682035"/>
    <w:rsid w:val="00691D8A"/>
    <w:rsid w:val="006A0BBA"/>
    <w:rsid w:val="006B1053"/>
    <w:rsid w:val="006D0C13"/>
    <w:rsid w:val="006D1775"/>
    <w:rsid w:val="006D5EEB"/>
    <w:rsid w:val="006E06D3"/>
    <w:rsid w:val="006E61EF"/>
    <w:rsid w:val="007257CF"/>
    <w:rsid w:val="00733C2B"/>
    <w:rsid w:val="007355E6"/>
    <w:rsid w:val="00750006"/>
    <w:rsid w:val="00753DE4"/>
    <w:rsid w:val="0076773C"/>
    <w:rsid w:val="00787660"/>
    <w:rsid w:val="00790FA3"/>
    <w:rsid w:val="007A7F24"/>
    <w:rsid w:val="007B60F7"/>
    <w:rsid w:val="007B72A9"/>
    <w:rsid w:val="007D3658"/>
    <w:rsid w:val="007E7F5A"/>
    <w:rsid w:val="008001D5"/>
    <w:rsid w:val="0080556B"/>
    <w:rsid w:val="008376E8"/>
    <w:rsid w:val="00894B59"/>
    <w:rsid w:val="0089681C"/>
    <w:rsid w:val="00896D38"/>
    <w:rsid w:val="00897D1C"/>
    <w:rsid w:val="008A233E"/>
    <w:rsid w:val="008B41D5"/>
    <w:rsid w:val="008B6EDB"/>
    <w:rsid w:val="00911EB0"/>
    <w:rsid w:val="00917459"/>
    <w:rsid w:val="00932B85"/>
    <w:rsid w:val="009452D9"/>
    <w:rsid w:val="00950918"/>
    <w:rsid w:val="0095356C"/>
    <w:rsid w:val="00972594"/>
    <w:rsid w:val="009909D8"/>
    <w:rsid w:val="009A0767"/>
    <w:rsid w:val="009F5487"/>
    <w:rsid w:val="00A028B7"/>
    <w:rsid w:val="00A107F5"/>
    <w:rsid w:val="00A21C98"/>
    <w:rsid w:val="00A33DCF"/>
    <w:rsid w:val="00A52DDF"/>
    <w:rsid w:val="00A55966"/>
    <w:rsid w:val="00A569BE"/>
    <w:rsid w:val="00A56F66"/>
    <w:rsid w:val="00A64B75"/>
    <w:rsid w:val="00A967A5"/>
    <w:rsid w:val="00AA6E46"/>
    <w:rsid w:val="00AB46AF"/>
    <w:rsid w:val="00AE096C"/>
    <w:rsid w:val="00B01B0F"/>
    <w:rsid w:val="00B07460"/>
    <w:rsid w:val="00B14B1D"/>
    <w:rsid w:val="00B265BA"/>
    <w:rsid w:val="00B425B4"/>
    <w:rsid w:val="00B6692A"/>
    <w:rsid w:val="00B67B99"/>
    <w:rsid w:val="00B72604"/>
    <w:rsid w:val="00B96B8F"/>
    <w:rsid w:val="00BB16D6"/>
    <w:rsid w:val="00BB7FC0"/>
    <w:rsid w:val="00BC01DF"/>
    <w:rsid w:val="00BD0CAE"/>
    <w:rsid w:val="00BD2DAA"/>
    <w:rsid w:val="00BD6417"/>
    <w:rsid w:val="00BE0DB1"/>
    <w:rsid w:val="00BF0B1D"/>
    <w:rsid w:val="00BF2A4F"/>
    <w:rsid w:val="00BF3B1E"/>
    <w:rsid w:val="00C04F54"/>
    <w:rsid w:val="00C10BA0"/>
    <w:rsid w:val="00C22903"/>
    <w:rsid w:val="00C232CD"/>
    <w:rsid w:val="00C46782"/>
    <w:rsid w:val="00C61178"/>
    <w:rsid w:val="00C9092E"/>
    <w:rsid w:val="00CA077A"/>
    <w:rsid w:val="00CB04B1"/>
    <w:rsid w:val="00CC46D8"/>
    <w:rsid w:val="00CD13A8"/>
    <w:rsid w:val="00D14783"/>
    <w:rsid w:val="00D318CB"/>
    <w:rsid w:val="00D35955"/>
    <w:rsid w:val="00D439CD"/>
    <w:rsid w:val="00D54218"/>
    <w:rsid w:val="00D54C5E"/>
    <w:rsid w:val="00D56B80"/>
    <w:rsid w:val="00D60AFE"/>
    <w:rsid w:val="00D60D1A"/>
    <w:rsid w:val="00D676A0"/>
    <w:rsid w:val="00D75CFC"/>
    <w:rsid w:val="00D87CD8"/>
    <w:rsid w:val="00D91479"/>
    <w:rsid w:val="00D93363"/>
    <w:rsid w:val="00D9788B"/>
    <w:rsid w:val="00DA7847"/>
    <w:rsid w:val="00DB68B0"/>
    <w:rsid w:val="00DB7F85"/>
    <w:rsid w:val="00DC08C7"/>
    <w:rsid w:val="00DD75E0"/>
    <w:rsid w:val="00DF784A"/>
    <w:rsid w:val="00E1289C"/>
    <w:rsid w:val="00E61C5C"/>
    <w:rsid w:val="00E77D19"/>
    <w:rsid w:val="00E95349"/>
    <w:rsid w:val="00E962A7"/>
    <w:rsid w:val="00EB5C6A"/>
    <w:rsid w:val="00EB78C0"/>
    <w:rsid w:val="00EC2A0D"/>
    <w:rsid w:val="00EC4F6D"/>
    <w:rsid w:val="00ED0A9B"/>
    <w:rsid w:val="00ED7FFD"/>
    <w:rsid w:val="00EF3F4B"/>
    <w:rsid w:val="00EF7CB2"/>
    <w:rsid w:val="00F02ABB"/>
    <w:rsid w:val="00F1516B"/>
    <w:rsid w:val="00F36ADA"/>
    <w:rsid w:val="00F51878"/>
    <w:rsid w:val="00F6605B"/>
    <w:rsid w:val="00F82256"/>
    <w:rsid w:val="00F93CDD"/>
    <w:rsid w:val="00FA3DC9"/>
    <w:rsid w:val="00FC4E3E"/>
    <w:rsid w:val="00FC50CF"/>
    <w:rsid w:val="00FC5C2A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142E53D"/>
  <w15:docId w15:val="{1D2BC9D1-32F4-4A04-9CB1-B499D781F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6B8F"/>
    <w:pPr>
      <w:widowControl w:val="0"/>
      <w:spacing w:after="240"/>
    </w:pPr>
    <w:rPr>
      <w:rFonts w:asciiTheme="minorHAnsi" w:eastAsia="Arial" w:hAnsiTheme="minorHAnsi" w:cstheme="minorBidi"/>
      <w:color w:val="000000" w:themeColor="text1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689A"/>
    <w:pPr>
      <w:keepNext/>
      <w:keepLines/>
      <w:spacing w:before="120"/>
      <w:outlineLvl w:val="0"/>
    </w:pPr>
    <w:rPr>
      <w:rFonts w:ascii="Impact" w:eastAsiaTheme="majorEastAsia" w:hAnsi="Impact" w:cs="Times New Roman (Headings CS)"/>
      <w:caps/>
      <w:sz w:val="48"/>
      <w:szCs w:val="32"/>
    </w:rPr>
  </w:style>
  <w:style w:type="paragraph" w:styleId="Heading2">
    <w:name w:val="heading 2"/>
    <w:basedOn w:val="Heading1"/>
    <w:next w:val="Normal"/>
    <w:link w:val="Heading2Char"/>
    <w:uiPriority w:val="1"/>
    <w:unhideWhenUsed/>
    <w:qFormat/>
    <w:rsid w:val="00FF689A"/>
    <w:pPr>
      <w:spacing w:before="240" w:after="120"/>
      <w:outlineLvl w:val="1"/>
    </w:pPr>
    <w:rPr>
      <w:rFonts w:asciiTheme="majorHAnsi" w:hAnsiTheme="majorHAnsi"/>
      <w:b/>
      <w:caps w:val="0"/>
      <w:sz w:val="32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B96B8F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b/>
      <w:bCs/>
      <w:color w:val="4E6659" w:themeColor="text2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689A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autoRedefine/>
    <w:rsid w:val="00D14783"/>
    <w:pPr>
      <w:pBdr>
        <w:bottom w:val="single" w:sz="4" w:space="1" w:color="000000" w:themeColor="text1"/>
      </w:pBdr>
    </w:pPr>
    <w:rPr>
      <w:sz w:val="16"/>
    </w:rPr>
  </w:style>
  <w:style w:type="paragraph" w:styleId="Footer">
    <w:name w:val="footer"/>
    <w:link w:val="FooterChar"/>
    <w:uiPriority w:val="99"/>
    <w:rsid w:val="00D14783"/>
    <w:pPr>
      <w:pBdr>
        <w:top w:val="single" w:sz="4" w:space="1" w:color="auto"/>
      </w:pBdr>
      <w:tabs>
        <w:tab w:val="right" w:pos="9990"/>
      </w:tabs>
    </w:pPr>
    <w:rPr>
      <w:rFonts w:asciiTheme="minorHAnsi" w:eastAsiaTheme="majorEastAsia" w:hAnsiTheme="minorHAnsi" w:cstheme="majorBidi"/>
      <w:color w:val="000000" w:themeColor="text1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52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23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F689A"/>
    <w:rPr>
      <w:rFonts w:ascii="Impact" w:eastAsiaTheme="majorEastAsia" w:hAnsi="Impact" w:cs="Times New Roman (Headings CS)"/>
      <w:caps/>
      <w:color w:val="000000" w:themeColor="text1"/>
      <w:sz w:val="48"/>
      <w:szCs w:val="32"/>
    </w:rPr>
  </w:style>
  <w:style w:type="character" w:styleId="Hyperlink">
    <w:name w:val="Hyperlink"/>
    <w:basedOn w:val="DefaultParagraphFont"/>
    <w:uiPriority w:val="99"/>
    <w:unhideWhenUsed/>
    <w:rsid w:val="007B72A9"/>
    <w:rPr>
      <w:rFonts w:asciiTheme="minorHAnsi" w:hAnsiTheme="minorHAnsi"/>
      <w:color w:val="4E6659" w:themeColor="text2"/>
      <w:sz w:val="20"/>
      <w:szCs w:val="20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7B72A9"/>
    <w:pPr>
      <w:spacing w:after="100"/>
      <w:ind w:left="200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FF689A"/>
    <w:rPr>
      <w:rFonts w:asciiTheme="majorHAnsi" w:eastAsiaTheme="majorEastAsia" w:hAnsiTheme="majorHAnsi" w:cstheme="majorBidi"/>
      <w:b/>
      <w:iCs/>
      <w:color w:val="000000" w:themeColor="text1"/>
    </w:rPr>
  </w:style>
  <w:style w:type="paragraph" w:styleId="TOCHeading">
    <w:name w:val="TOC Heading"/>
    <w:basedOn w:val="Heading1"/>
    <w:next w:val="Normal"/>
    <w:uiPriority w:val="39"/>
    <w:unhideWhenUsed/>
    <w:qFormat/>
    <w:rsid w:val="007B72A9"/>
    <w:pPr>
      <w:spacing w:before="0"/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B14B1D"/>
    <w:rPr>
      <w:b/>
    </w:rPr>
  </w:style>
  <w:style w:type="paragraph" w:styleId="Title">
    <w:name w:val="Title"/>
    <w:next w:val="Normal"/>
    <w:link w:val="TitleChar"/>
    <w:uiPriority w:val="10"/>
    <w:qFormat/>
    <w:rsid w:val="007B72A9"/>
    <w:pPr>
      <w:contextualSpacing/>
      <w:jc w:val="center"/>
    </w:pPr>
    <w:rPr>
      <w:rFonts w:ascii="Impact" w:eastAsiaTheme="majorEastAsia" w:hAnsi="Impact" w:cs="Times New Roman (Headings CS)"/>
      <w:caps/>
      <w:color w:val="4E6659" w:themeColor="tex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B72A9"/>
    <w:rPr>
      <w:rFonts w:ascii="Impact" w:eastAsiaTheme="majorEastAsia" w:hAnsi="Impact" w:cs="Times New Roman (Headings CS)"/>
      <w:caps/>
      <w:color w:val="4E6659" w:themeColor="text2"/>
      <w:kern w:val="28"/>
      <w:sz w:val="72"/>
      <w:szCs w:val="52"/>
    </w:rPr>
  </w:style>
  <w:style w:type="paragraph" w:styleId="ListParagraph">
    <w:name w:val="List Paragraph"/>
    <w:basedOn w:val="Normal"/>
    <w:uiPriority w:val="34"/>
    <w:qFormat/>
    <w:rsid w:val="00B14B1D"/>
    <w:pPr>
      <w:numPr>
        <w:numId w:val="26"/>
      </w:numPr>
      <w:spacing w:after="120"/>
      <w:ind w:left="284" w:hanging="284"/>
    </w:pPr>
  </w:style>
  <w:style w:type="table" w:styleId="TableGrid">
    <w:name w:val="Table Grid"/>
    <w:basedOn w:val="TableNormal"/>
    <w:uiPriority w:val="59"/>
    <w:rsid w:val="00A52D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D14783"/>
    <w:rPr>
      <w:rFonts w:asciiTheme="minorHAnsi" w:eastAsiaTheme="majorEastAsia" w:hAnsiTheme="minorHAnsi" w:cstheme="majorBidi"/>
      <w:color w:val="000000" w:themeColor="text1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1"/>
    <w:rsid w:val="00FF689A"/>
    <w:rPr>
      <w:rFonts w:asciiTheme="majorHAnsi" w:eastAsiaTheme="majorEastAsia" w:hAnsiTheme="majorHAnsi" w:cs="Times New Roman (Headings CS)"/>
      <w:b/>
      <w:color w:val="000000" w:themeColor="text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B96B8F"/>
    <w:rPr>
      <w:rFonts w:asciiTheme="majorHAnsi" w:eastAsiaTheme="majorEastAsia" w:hAnsiTheme="majorHAnsi" w:cstheme="majorBidi"/>
      <w:b/>
      <w:bCs/>
      <w:color w:val="4E6659" w:themeColor="text2"/>
      <w:sz w:val="24"/>
    </w:rPr>
  </w:style>
  <w:style w:type="paragraph" w:customStyle="1" w:styleId="ImageCaption">
    <w:name w:val="Image_Caption"/>
    <w:basedOn w:val="Normal"/>
    <w:link w:val="ImageCaptionChar"/>
    <w:qFormat/>
    <w:rsid w:val="007B72A9"/>
    <w:rPr>
      <w:i/>
      <w:sz w:val="16"/>
    </w:rPr>
  </w:style>
  <w:style w:type="character" w:customStyle="1" w:styleId="ImageCaptionChar">
    <w:name w:val="Image_Caption Char"/>
    <w:basedOn w:val="DefaultParagraphFont"/>
    <w:link w:val="ImageCaption"/>
    <w:rsid w:val="007B72A9"/>
    <w:rPr>
      <w:rFonts w:asciiTheme="minorHAnsi" w:eastAsia="Arial" w:hAnsiTheme="minorHAnsi" w:cstheme="minorBidi"/>
      <w:i/>
      <w:color w:val="000000" w:themeColor="text1"/>
      <w:sz w:val="16"/>
    </w:rPr>
  </w:style>
  <w:style w:type="paragraph" w:styleId="TOC3">
    <w:name w:val="toc 3"/>
    <w:basedOn w:val="Normal"/>
    <w:next w:val="Normal"/>
    <w:autoRedefine/>
    <w:uiPriority w:val="39"/>
    <w:unhideWhenUsed/>
    <w:rsid w:val="00FF689A"/>
    <w:pPr>
      <w:spacing w:after="100"/>
      <w:ind w:left="400"/>
    </w:pPr>
  </w:style>
  <w:style w:type="table" w:styleId="GridTable4-Accent3">
    <w:name w:val="Grid Table 4 Accent 3"/>
    <w:basedOn w:val="TableNormal"/>
    <w:uiPriority w:val="49"/>
    <w:rsid w:val="000028D5"/>
    <w:tblPr>
      <w:tblStyleRowBandSize w:val="1"/>
      <w:tblStyleColBandSize w:val="1"/>
      <w:tblBorders>
        <w:top w:val="single" w:sz="4" w:space="0" w:color="8EA99A" w:themeColor="accent3" w:themeTint="99"/>
        <w:left w:val="single" w:sz="4" w:space="0" w:color="8EA99A" w:themeColor="accent3" w:themeTint="99"/>
        <w:bottom w:val="single" w:sz="4" w:space="0" w:color="8EA99A" w:themeColor="accent3" w:themeTint="99"/>
        <w:right w:val="single" w:sz="4" w:space="0" w:color="8EA99A" w:themeColor="accent3" w:themeTint="99"/>
        <w:insideH w:val="single" w:sz="4" w:space="0" w:color="8EA99A" w:themeColor="accent3" w:themeTint="99"/>
        <w:insideV w:val="single" w:sz="4" w:space="0" w:color="8EA99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6659" w:themeColor="accent3"/>
          <w:left w:val="single" w:sz="4" w:space="0" w:color="4E6659" w:themeColor="accent3"/>
          <w:bottom w:val="single" w:sz="4" w:space="0" w:color="4E6659" w:themeColor="accent3"/>
          <w:right w:val="single" w:sz="4" w:space="0" w:color="4E6659" w:themeColor="accent3"/>
          <w:insideH w:val="nil"/>
          <w:insideV w:val="nil"/>
        </w:tcBorders>
        <w:shd w:val="clear" w:color="auto" w:fill="4E6659" w:themeFill="accent3"/>
      </w:tcPr>
    </w:tblStylePr>
    <w:tblStylePr w:type="lastRow">
      <w:rPr>
        <w:b/>
        <w:bCs/>
      </w:rPr>
      <w:tblPr/>
      <w:tcPr>
        <w:tcBorders>
          <w:top w:val="double" w:sz="4" w:space="0" w:color="4E66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DD" w:themeFill="accent3" w:themeFillTint="33"/>
      </w:tcPr>
    </w:tblStylePr>
    <w:tblStylePr w:type="band1Horz">
      <w:tblPr/>
      <w:tcPr>
        <w:shd w:val="clear" w:color="auto" w:fill="D9E2DD" w:themeFill="accent3" w:themeFillTint="33"/>
      </w:tcPr>
    </w:tblStylePr>
  </w:style>
  <w:style w:type="table" w:styleId="PlainTable1">
    <w:name w:val="Plain Table 1"/>
    <w:basedOn w:val="TableNormal"/>
    <w:uiPriority w:val="41"/>
    <w:rsid w:val="000028D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sbrace">
    <w:name w:val="sbrace"/>
    <w:basedOn w:val="DefaultParagraphFont"/>
    <w:rsid w:val="0056171F"/>
  </w:style>
  <w:style w:type="table" w:styleId="TableGridLight">
    <w:name w:val="Grid Table Light"/>
    <w:basedOn w:val="TableNormal"/>
    <w:uiPriority w:val="40"/>
    <w:rsid w:val="0056171F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2-Accent3">
    <w:name w:val="Grid Table 2 Accent 3"/>
    <w:basedOn w:val="TableNormal"/>
    <w:uiPriority w:val="47"/>
    <w:rsid w:val="005932AF"/>
    <w:tblPr>
      <w:tblStyleRowBandSize w:val="1"/>
      <w:tblStyleColBandSize w:val="1"/>
      <w:tblBorders>
        <w:top w:val="single" w:sz="2" w:space="0" w:color="8EA99A" w:themeColor="accent3" w:themeTint="99"/>
        <w:bottom w:val="single" w:sz="2" w:space="0" w:color="8EA99A" w:themeColor="accent3" w:themeTint="99"/>
        <w:insideH w:val="single" w:sz="2" w:space="0" w:color="8EA99A" w:themeColor="accent3" w:themeTint="99"/>
        <w:insideV w:val="single" w:sz="2" w:space="0" w:color="8EA99A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99A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99A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DD" w:themeFill="accent3" w:themeFillTint="33"/>
      </w:tcPr>
    </w:tblStylePr>
    <w:tblStylePr w:type="band1Horz">
      <w:tblPr/>
      <w:tcPr>
        <w:shd w:val="clear" w:color="auto" w:fill="D9E2DD" w:themeFill="accent3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932B85"/>
    <w:rPr>
      <w:color w:val="3A4C42" w:themeColor="accent3" w:themeShade="BF"/>
    </w:rPr>
    <w:tblPr>
      <w:tblStyleRowBandSize w:val="1"/>
      <w:tblStyleColBandSize w:val="1"/>
      <w:tblBorders>
        <w:top w:val="single" w:sz="4" w:space="0" w:color="8EA99A" w:themeColor="accent3" w:themeTint="99"/>
        <w:left w:val="single" w:sz="4" w:space="0" w:color="8EA99A" w:themeColor="accent3" w:themeTint="99"/>
        <w:bottom w:val="single" w:sz="4" w:space="0" w:color="8EA99A" w:themeColor="accent3" w:themeTint="99"/>
        <w:right w:val="single" w:sz="4" w:space="0" w:color="8EA99A" w:themeColor="accent3" w:themeTint="99"/>
        <w:insideH w:val="single" w:sz="4" w:space="0" w:color="8EA99A" w:themeColor="accent3" w:themeTint="99"/>
        <w:insideV w:val="single" w:sz="4" w:space="0" w:color="8EA99A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8EA99A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99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DD" w:themeFill="accent3" w:themeFillTint="33"/>
      </w:tcPr>
    </w:tblStylePr>
    <w:tblStylePr w:type="band1Horz">
      <w:tblPr/>
      <w:tcPr>
        <w:shd w:val="clear" w:color="auto" w:fill="D9E2DD" w:themeFill="accent3" w:themeFillTint="33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0357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64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y.Kennedy\OneDrive%20-%20Travelport\Documents\Custom%20Office%20Templates\TravelportUS%20Letter%20user%20guide%202021.dotx" TargetMode="External"/></Relationships>
</file>

<file path=word/theme/theme1.xml><?xml version="1.0" encoding="utf-8"?>
<a:theme xmlns:a="http://schemas.openxmlformats.org/drawingml/2006/main" name="Travelport Theme 2021">
  <a:themeElements>
    <a:clrScheme name="NEW Travelport">
      <a:dk1>
        <a:srgbClr val="000000"/>
      </a:dk1>
      <a:lt1>
        <a:srgbClr val="FFFFFF"/>
      </a:lt1>
      <a:dk2>
        <a:srgbClr val="4E6659"/>
      </a:dk2>
      <a:lt2>
        <a:srgbClr val="F7E3CB"/>
      </a:lt2>
      <a:accent1>
        <a:srgbClr val="FF5E6F"/>
      </a:accent1>
      <a:accent2>
        <a:srgbClr val="0A121A"/>
      </a:accent2>
      <a:accent3>
        <a:srgbClr val="4E6659"/>
      </a:accent3>
      <a:accent4>
        <a:srgbClr val="F7E3CB"/>
      </a:accent4>
      <a:accent5>
        <a:srgbClr val="FF5E6F"/>
      </a:accent5>
      <a:accent6>
        <a:srgbClr val="0A121A"/>
      </a:accent6>
      <a:hlink>
        <a:srgbClr val="4E6659"/>
      </a:hlink>
      <a:folHlink>
        <a:srgbClr val="FF5E6F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ravelport Theme 2021" id="{F2AABD65-A474-5149-BACB-CFD6E9A94519}" vid="{438916DB-E903-004C-8FAE-C395BA04D5D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B137BCC2B5294691BC65C2FF6ABA1B" ma:contentTypeVersion="6" ma:contentTypeDescription="Create a new document." ma:contentTypeScope="" ma:versionID="4f21fb4a82c59be0f07c5acb1ca53528">
  <xsd:schema xmlns:xsd="http://www.w3.org/2001/XMLSchema" xmlns:xs="http://www.w3.org/2001/XMLSchema" xmlns:p="http://schemas.microsoft.com/office/2006/metadata/properties" xmlns:ns2="c443a90d-d783-4b9f-bfa9-99978ed1f3d7" targetNamespace="http://schemas.microsoft.com/office/2006/metadata/properties" ma:root="true" ma:fieldsID="432c98aae163b7f708ec4555a0270704" ns2:_="">
    <xsd:import namespace="c443a90d-d783-4b9f-bfa9-99978ed1f3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43a90d-d783-4b9f-bfa9-99978ed1f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903E30-3F89-4A32-9B7E-4026315C7F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43a90d-d783-4b9f-bfa9-99978ed1f3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3F42A5-5BD9-46F3-9340-DC28F6EA7F49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26A1034-9C88-4489-ABF3-5960C044EC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AA5A77-D3B3-4460-AB71-98439A0062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TravelportUS Letter user guide 2021.dotx</Template>
  <TotalTime>8</TotalTime>
  <Pages>9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Grey worldwide</Company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Kennedy, Mary</dc:creator>
  <cp:lastModifiedBy>Price, James</cp:lastModifiedBy>
  <cp:revision>7</cp:revision>
  <cp:lastPrinted>2014-07-24T10:51:00Z</cp:lastPrinted>
  <dcterms:created xsi:type="dcterms:W3CDTF">2022-02-28T19:10:00Z</dcterms:created>
  <dcterms:modified xsi:type="dcterms:W3CDTF">2022-03-01T01:21:00Z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0x01010097B137BCC2B5294691BC65C2FF6ABA1B</vt:lpwstr>
  </property>
</Properties>
</file>